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B37E5F1" w14:textId="3A276091" w:rsidR="00011641" w:rsidRPr="00300F64" w:rsidRDefault="00011641" w:rsidP="001A22F1">
      <w:pPr>
        <w:widowControl w:val="0"/>
        <w:tabs>
          <w:tab w:val="right" w:pos="9923"/>
        </w:tabs>
        <w:spacing w:after="0"/>
        <w:rPr>
          <w:rFonts w:ascii="Arial" w:hAnsi="Arial"/>
          <w:b/>
          <w:sz w:val="24"/>
          <w:szCs w:val="24"/>
          <w:lang w:val="de-DE"/>
        </w:rPr>
      </w:pPr>
      <w:r w:rsidRPr="003A74B1">
        <w:rPr>
          <w:rFonts w:ascii="Arial" w:hAnsi="Arial"/>
          <w:b/>
          <w:sz w:val="24"/>
          <w:szCs w:val="24"/>
        </w:rPr>
        <w:fldChar w:fldCharType="begin"/>
      </w:r>
      <w:r w:rsidRPr="00E90264">
        <w:rPr>
          <w:rFonts w:ascii="Arial" w:hAnsi="Arial"/>
          <w:b/>
          <w:sz w:val="24"/>
          <w:szCs w:val="24"/>
          <w:lang w:val="en-US"/>
        </w:rPr>
        <w:instrText xml:space="preserve"> DOCPROPERTY  MeetingName  \* MERGEFORMAT </w:instrText>
      </w:r>
      <w:r w:rsidRPr="003A74B1">
        <w:rPr>
          <w:rFonts w:ascii="Arial" w:hAnsi="Arial"/>
          <w:b/>
          <w:sz w:val="24"/>
          <w:szCs w:val="24"/>
        </w:rPr>
        <w:fldChar w:fldCharType="separate"/>
      </w:r>
      <w:r w:rsidR="00DA1DA1">
        <w:rPr>
          <w:rFonts w:ascii="Arial" w:hAnsi="Arial"/>
          <w:b/>
          <w:sz w:val="24"/>
          <w:szCs w:val="24"/>
          <w:lang w:val="en-US"/>
        </w:rPr>
        <w:t>3GPP TSG RAN WG1 #11</w:t>
      </w:r>
      <w:r w:rsidR="00584BE8">
        <w:rPr>
          <w:rFonts w:ascii="Arial" w:hAnsi="Arial"/>
          <w:b/>
          <w:sz w:val="24"/>
          <w:szCs w:val="24"/>
          <w:lang w:val="en-US"/>
        </w:rPr>
        <w:t>3</w:t>
      </w:r>
      <w:r w:rsidRPr="003A74B1">
        <w:rPr>
          <w:rFonts w:ascii="Arial" w:hAnsi="Arial"/>
          <w:b/>
          <w:sz w:val="24"/>
          <w:szCs w:val="24"/>
        </w:rPr>
        <w:fldChar w:fldCharType="end"/>
      </w:r>
      <w:r w:rsidRPr="00300F64">
        <w:rPr>
          <w:rFonts w:ascii="Arial" w:hAnsi="Arial"/>
          <w:b/>
          <w:sz w:val="18"/>
          <w:lang w:val="de-DE"/>
        </w:rPr>
        <w:tab/>
      </w:r>
      <w:r w:rsidR="006E32CB">
        <w:rPr>
          <w:rFonts w:ascii="Arial" w:hAnsi="Arial"/>
          <w:b/>
          <w:sz w:val="24"/>
          <w:szCs w:val="24"/>
        </w:rPr>
        <w:t>R1-</w:t>
      </w:r>
      <w:r w:rsidR="006E32CB" w:rsidRPr="00E52AD0">
        <w:rPr>
          <w:rFonts w:ascii="Arial" w:hAnsi="Arial"/>
          <w:b/>
          <w:sz w:val="24"/>
          <w:szCs w:val="24"/>
        </w:rPr>
        <w:t>2</w:t>
      </w:r>
      <w:r w:rsidR="006E32CB" w:rsidRPr="00B65C11">
        <w:rPr>
          <w:rFonts w:ascii="Arial" w:hAnsi="Arial"/>
          <w:b/>
          <w:sz w:val="24"/>
          <w:szCs w:val="24"/>
        </w:rPr>
        <w:t>3</w:t>
      </w:r>
      <w:r w:rsidR="00B65C11" w:rsidRPr="00CD67A1">
        <w:rPr>
          <w:rFonts w:ascii="Arial" w:hAnsi="Arial"/>
          <w:b/>
          <w:sz w:val="24"/>
          <w:szCs w:val="24"/>
        </w:rPr>
        <w:t>0</w:t>
      </w:r>
      <w:r w:rsidR="008F694D" w:rsidRPr="005907CB">
        <w:rPr>
          <w:rFonts w:ascii="Arial" w:hAnsi="Arial"/>
          <w:b/>
          <w:sz w:val="24"/>
          <w:szCs w:val="24"/>
        </w:rPr>
        <w:t>5179</w:t>
      </w:r>
    </w:p>
    <w:p w14:paraId="0A7D4457" w14:textId="7E205561" w:rsidR="00011641" w:rsidRPr="003A74B1" w:rsidRDefault="00011641" w:rsidP="00011641">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584BE8">
        <w:rPr>
          <w:rFonts w:ascii="Arial" w:hAnsi="Arial"/>
          <w:b/>
          <w:sz w:val="24"/>
          <w:szCs w:val="24"/>
          <w:lang w:val="en-US"/>
        </w:rPr>
        <w:t>Incheon, Korea</w:t>
      </w:r>
      <w:r w:rsidR="00DA1DA1">
        <w:rPr>
          <w:rFonts w:ascii="Arial" w:hAnsi="Arial"/>
          <w:b/>
          <w:sz w:val="24"/>
          <w:szCs w:val="24"/>
          <w:lang w:val="en-US"/>
        </w:rPr>
        <w:t xml:space="preserve">, </w:t>
      </w:r>
      <w:r w:rsidR="00584BE8">
        <w:rPr>
          <w:rFonts w:ascii="Arial" w:hAnsi="Arial"/>
          <w:b/>
          <w:sz w:val="24"/>
          <w:szCs w:val="24"/>
          <w:lang w:val="en-US"/>
        </w:rPr>
        <w:t>May</w:t>
      </w:r>
      <w:r w:rsidR="00DA1DA1">
        <w:rPr>
          <w:rFonts w:ascii="Arial" w:hAnsi="Arial"/>
          <w:b/>
          <w:sz w:val="24"/>
          <w:szCs w:val="24"/>
          <w:lang w:val="en-US"/>
        </w:rPr>
        <w:t xml:space="preserve"> </w:t>
      </w:r>
      <w:r w:rsidR="00584BE8">
        <w:rPr>
          <w:rFonts w:ascii="Arial" w:hAnsi="Arial"/>
          <w:b/>
          <w:sz w:val="24"/>
          <w:szCs w:val="24"/>
          <w:lang w:val="en-US"/>
        </w:rPr>
        <w:t>22</w:t>
      </w:r>
      <w:r w:rsidR="00DA1DA1">
        <w:rPr>
          <w:rFonts w:ascii="Arial" w:hAnsi="Arial"/>
          <w:b/>
          <w:sz w:val="24"/>
          <w:szCs w:val="24"/>
          <w:lang w:val="en-US"/>
        </w:rPr>
        <w:t xml:space="preserve"> - </w:t>
      </w:r>
      <w:r w:rsidR="007E23A9">
        <w:rPr>
          <w:rFonts w:ascii="Arial" w:hAnsi="Arial"/>
          <w:b/>
          <w:sz w:val="24"/>
          <w:szCs w:val="24"/>
          <w:lang w:val="en-US"/>
        </w:rPr>
        <w:t>26</w:t>
      </w:r>
      <w:r w:rsidR="007E23A9" w:rsidRPr="007E23A9">
        <w:rPr>
          <w:rFonts w:ascii="Arial" w:hAnsi="Arial"/>
          <w:b/>
          <w:sz w:val="24"/>
          <w:szCs w:val="24"/>
          <w:vertAlign w:val="superscript"/>
          <w:lang w:val="en-US"/>
        </w:rPr>
        <w:t>th</w:t>
      </w:r>
      <w:r w:rsidR="00DA1DA1">
        <w:rPr>
          <w:rFonts w:ascii="Arial" w:hAnsi="Arial"/>
          <w:b/>
          <w:sz w:val="24"/>
          <w:szCs w:val="24"/>
          <w:lang w:val="en-US"/>
        </w:rPr>
        <w:t>, 2023</w:t>
      </w:r>
      <w:r w:rsidRPr="003A74B1">
        <w:rPr>
          <w:rFonts w:ascii="Arial" w:hAnsi="Arial"/>
          <w:b/>
          <w:sz w:val="24"/>
          <w:szCs w:val="24"/>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7777777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1ACA0131" w14:textId="7E8F04D8"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6E32CB">
        <w:rPr>
          <w:rFonts w:ascii="Arial" w:hAnsi="Arial" w:cs="Arial"/>
          <w:b/>
          <w:sz w:val="24"/>
          <w:szCs w:val="24"/>
        </w:rPr>
        <w:t xml:space="preserve">Views on </w:t>
      </w:r>
      <w:r w:rsidR="00217DED">
        <w:rPr>
          <w:rFonts w:ascii="Arial" w:hAnsi="Arial" w:cs="Arial"/>
          <w:b/>
          <w:sz w:val="24"/>
          <w:szCs w:val="24"/>
        </w:rPr>
        <w:t>bandwidth aggregation for positioning measurements</w:t>
      </w:r>
    </w:p>
    <w:p w14:paraId="529C67FA" w14:textId="62493D39"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6E32CB">
        <w:rPr>
          <w:rFonts w:ascii="Arial" w:eastAsia="MS Mincho" w:hAnsi="Arial" w:cs="Arial"/>
          <w:b/>
          <w:sz w:val="24"/>
          <w:szCs w:val="24"/>
        </w:rPr>
        <w:t>9.5.</w:t>
      </w:r>
      <w:r w:rsidR="00217DED">
        <w:rPr>
          <w:rFonts w:ascii="Arial" w:eastAsia="MS Mincho" w:hAnsi="Arial" w:cs="Arial"/>
          <w:b/>
          <w:sz w:val="24"/>
          <w:szCs w:val="24"/>
        </w:rPr>
        <w:t>4</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4F4060">
      <w:pPr>
        <w:pStyle w:val="Heading1"/>
        <w:rPr>
          <w:lang w:val="en-US"/>
        </w:rPr>
      </w:pPr>
      <w:r w:rsidRPr="003A74B1">
        <w:rPr>
          <w:lang w:val="en-US"/>
        </w:rPr>
        <w:t>Introduction</w:t>
      </w:r>
    </w:p>
    <w:p w14:paraId="0A84A444" w14:textId="5261AD3F" w:rsidR="005057F7" w:rsidRDefault="006E32CB" w:rsidP="006E32CB">
      <w:pPr>
        <w:pStyle w:val="ListParagraph"/>
        <w:spacing w:before="120" w:after="120"/>
        <w:ind w:left="0"/>
        <w:contextualSpacing w:val="0"/>
        <w:jc w:val="both"/>
        <w:rPr>
          <w:sz w:val="22"/>
          <w:szCs w:val="22"/>
          <w:lang w:val="en-US"/>
        </w:rPr>
      </w:pPr>
      <w:bookmarkStart w:id="1" w:name="_Hlk525462591"/>
      <w:r w:rsidRPr="006E32CB">
        <w:rPr>
          <w:sz w:val="22"/>
          <w:szCs w:val="22"/>
          <w:lang w:val="en-US"/>
        </w:rPr>
        <w:t xml:space="preserve">In Rel-16 native NR positioning support was standardized and in Rel-17 enhancements were made. </w:t>
      </w:r>
      <w:r w:rsidR="00CC2A98" w:rsidRPr="003A74B1">
        <w:rPr>
          <w:sz w:val="22"/>
          <w:szCs w:val="22"/>
          <w:lang w:val="en-US"/>
        </w:rPr>
        <w:t>At RAN#9</w:t>
      </w:r>
      <w:r w:rsidR="00542D0A">
        <w:rPr>
          <w:sz w:val="22"/>
          <w:szCs w:val="22"/>
          <w:lang w:val="en-US"/>
        </w:rPr>
        <w:t>8</w:t>
      </w:r>
      <w:r w:rsidR="00CC2A98" w:rsidRPr="003A74B1">
        <w:rPr>
          <w:sz w:val="22"/>
          <w:szCs w:val="22"/>
          <w:lang w:val="en-US"/>
        </w:rPr>
        <w:t xml:space="preserve">, a new </w:t>
      </w:r>
      <w:r w:rsidR="00542D0A">
        <w:rPr>
          <w:sz w:val="22"/>
          <w:szCs w:val="22"/>
          <w:lang w:val="en-US"/>
        </w:rPr>
        <w:t>work</w:t>
      </w:r>
      <w:r w:rsidR="00CC2A98" w:rsidRPr="003A74B1">
        <w:rPr>
          <w:sz w:val="22"/>
          <w:szCs w:val="22"/>
          <w:lang w:val="en-US"/>
        </w:rPr>
        <w:t xml:space="preserve"> item “</w:t>
      </w:r>
      <w:r w:rsidR="00542D0A">
        <w:rPr>
          <w:sz w:val="22"/>
          <w:szCs w:val="22"/>
          <w:lang w:val="en-US"/>
        </w:rPr>
        <w:t>E</w:t>
      </w:r>
      <w:r w:rsidR="00CC2A98" w:rsidRPr="003A74B1">
        <w:rPr>
          <w:sz w:val="22"/>
          <w:szCs w:val="22"/>
          <w:lang w:val="en-US"/>
        </w:rPr>
        <w:t xml:space="preserve">xpanded and improved NR positioning” was approved </w:t>
      </w:r>
      <w:r w:rsidR="007275E1">
        <w:rPr>
          <w:sz w:val="22"/>
          <w:szCs w:val="22"/>
          <w:lang w:val="en-US"/>
        </w:rPr>
        <w:t>and updated at RAN#99</w:t>
      </w:r>
      <w:r w:rsidR="00CC2A98" w:rsidRPr="003A74B1">
        <w:rPr>
          <w:sz w:val="22"/>
          <w:szCs w:val="22"/>
          <w:lang w:val="en-US"/>
        </w:rPr>
        <w:t xml:space="preserve"> </w:t>
      </w:r>
      <w:r w:rsidR="0095287B" w:rsidRPr="003A74B1">
        <w:rPr>
          <w:sz w:val="22"/>
          <w:szCs w:val="22"/>
          <w:cs/>
          <w:lang w:val="en-US"/>
        </w:rPr>
        <w:fldChar w:fldCharType="begin"/>
      </w:r>
      <w:r w:rsidR="0095287B" w:rsidRPr="003A74B1">
        <w:rPr>
          <w:sz w:val="22"/>
          <w:szCs w:val="22"/>
          <w:lang w:val="en-US"/>
        </w:rPr>
        <w:instrText xml:space="preserve"> REF _Ref100325078 \r \h </w:instrText>
      </w:r>
      <w:r w:rsidR="00E1793B" w:rsidRPr="003A74B1">
        <w:rPr>
          <w:sz w:val="22"/>
          <w:szCs w:val="22"/>
          <w:lang w:val="en-US"/>
        </w:rPr>
        <w:instrText xml:space="preserve"> \* MERGEFORMAT </w:instrText>
      </w:r>
      <w:r w:rsidR="0095287B" w:rsidRPr="003A74B1">
        <w:rPr>
          <w:sz w:val="22"/>
          <w:szCs w:val="22"/>
          <w:cs/>
          <w:lang w:val="en-US"/>
        </w:rPr>
      </w:r>
      <w:r w:rsidR="0095287B" w:rsidRPr="003A74B1">
        <w:rPr>
          <w:sz w:val="22"/>
          <w:szCs w:val="22"/>
          <w:cs/>
          <w:lang w:val="en-US"/>
        </w:rPr>
        <w:fldChar w:fldCharType="separate"/>
      </w:r>
      <w:r w:rsidR="00DA1DA1">
        <w:rPr>
          <w:sz w:val="22"/>
          <w:szCs w:val="22"/>
          <w:lang w:val="en-US"/>
        </w:rPr>
        <w:t>[1]</w:t>
      </w:r>
      <w:r w:rsidR="0095287B" w:rsidRPr="003A74B1">
        <w:rPr>
          <w:sz w:val="22"/>
          <w:szCs w:val="22"/>
          <w:cs/>
          <w:lang w:val="en-US"/>
        </w:rPr>
        <w:fldChar w:fldCharType="end"/>
      </w:r>
      <w:r w:rsidR="00542D0A">
        <w:rPr>
          <w:sz w:val="22"/>
          <w:szCs w:val="22"/>
          <w:lang w:val="en-US"/>
        </w:rPr>
        <w:t>.</w:t>
      </w:r>
      <w:r w:rsidR="001E6960">
        <w:rPr>
          <w:sz w:val="22"/>
          <w:szCs w:val="22"/>
          <w:lang w:val="en-US"/>
        </w:rPr>
        <w:t xml:space="preserve"> </w:t>
      </w:r>
      <w:r w:rsidRPr="006E32CB">
        <w:rPr>
          <w:sz w:val="22"/>
          <w:szCs w:val="22"/>
          <w:lang w:val="en-US"/>
        </w:rPr>
        <w:t xml:space="preserve">This contribution discussed our views related to </w:t>
      </w:r>
      <w:r w:rsidR="00217DED">
        <w:rPr>
          <w:sz w:val="22"/>
          <w:szCs w:val="22"/>
          <w:lang w:val="en-US"/>
        </w:rPr>
        <w:t>bandwidth aggregation for positioning</w:t>
      </w:r>
      <w:r w:rsidRPr="006E32CB">
        <w:rPr>
          <w:sz w:val="22"/>
          <w:szCs w:val="22"/>
          <w:lang w:val="en-US"/>
        </w:rPr>
        <w:t>. Our companion contributions discuss our other views [</w:t>
      </w:r>
      <w:r w:rsidR="00E15ADF">
        <w:rPr>
          <w:sz w:val="22"/>
          <w:szCs w:val="22"/>
          <w:lang w:val="en-US"/>
        </w:rPr>
        <w:t>3-7</w:t>
      </w:r>
      <w:r w:rsidRPr="006E32CB">
        <w:rPr>
          <w:sz w:val="22"/>
          <w:szCs w:val="22"/>
          <w:lang w:val="en-US"/>
        </w:rPr>
        <w:t xml:space="preserve">]. The objective in the </w:t>
      </w:r>
      <w:r>
        <w:rPr>
          <w:sz w:val="22"/>
          <w:szCs w:val="22"/>
          <w:lang w:val="en-US"/>
        </w:rPr>
        <w:t>W</w:t>
      </w:r>
      <w:r w:rsidRPr="006E32CB">
        <w:rPr>
          <w:sz w:val="22"/>
          <w:szCs w:val="22"/>
          <w:lang w:val="en-US"/>
        </w:rPr>
        <w:t>ID is:</w:t>
      </w:r>
    </w:p>
    <w:bookmarkEnd w:id="1"/>
    <w:p w14:paraId="7FFB0336" w14:textId="77777777" w:rsidR="00217DED" w:rsidRPr="00217DED" w:rsidRDefault="00217DED" w:rsidP="004F4060">
      <w:pPr>
        <w:numPr>
          <w:ilvl w:val="0"/>
          <w:numId w:val="14"/>
        </w:numPr>
        <w:overflowPunct/>
        <w:autoSpaceDE/>
        <w:autoSpaceDN/>
        <w:adjustRightInd/>
        <w:spacing w:after="0" w:line="276" w:lineRule="auto"/>
        <w:textAlignment w:val="auto"/>
        <w:rPr>
          <w:rFonts w:eastAsia="MS Mincho"/>
          <w:sz w:val="22"/>
          <w:szCs w:val="22"/>
          <w:lang w:val="en-US" w:eastAsia="ko-KR"/>
        </w:rPr>
      </w:pPr>
      <w:r w:rsidRPr="00217DED">
        <w:rPr>
          <w:rFonts w:eastAsia="MS Mincho"/>
          <w:sz w:val="22"/>
          <w:szCs w:val="22"/>
          <w:lang w:eastAsia="ko-KR"/>
        </w:rPr>
        <w:t>Specify bandwidth aggregation for positioning measurements across up to three intra-band contiguous carriers [RAN1, RAN2, RAN4].</w:t>
      </w:r>
    </w:p>
    <w:p w14:paraId="5BB73B7B" w14:textId="77777777" w:rsidR="00217DED" w:rsidRPr="00217DED" w:rsidRDefault="00217DED" w:rsidP="004F4060">
      <w:pPr>
        <w:numPr>
          <w:ilvl w:val="1"/>
          <w:numId w:val="14"/>
        </w:numPr>
        <w:overflowPunct/>
        <w:autoSpaceDE/>
        <w:autoSpaceDN/>
        <w:adjustRightInd/>
        <w:spacing w:after="0" w:line="276" w:lineRule="auto"/>
        <w:textAlignment w:val="auto"/>
        <w:rPr>
          <w:rFonts w:eastAsiaTheme="minorHAnsi"/>
          <w:sz w:val="22"/>
          <w:szCs w:val="22"/>
          <w:lang w:eastAsia="ko-KR"/>
        </w:rPr>
      </w:pPr>
      <w:r w:rsidRPr="00217DED">
        <w:rPr>
          <w:sz w:val="22"/>
          <w:szCs w:val="22"/>
          <w:lang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1F71CA1B" w14:textId="77777777" w:rsidR="00217DED" w:rsidRPr="00217DED" w:rsidRDefault="00217DED" w:rsidP="004F4060">
      <w:pPr>
        <w:numPr>
          <w:ilvl w:val="2"/>
          <w:numId w:val="14"/>
        </w:numPr>
        <w:overflowPunct/>
        <w:autoSpaceDE/>
        <w:autoSpaceDN/>
        <w:adjustRightInd/>
        <w:spacing w:after="0" w:line="276" w:lineRule="auto"/>
        <w:textAlignment w:val="auto"/>
        <w:rPr>
          <w:sz w:val="22"/>
          <w:szCs w:val="22"/>
          <w:lang w:eastAsia="ko-KR"/>
        </w:rPr>
      </w:pPr>
      <w:r w:rsidRPr="00217DED">
        <w:rPr>
          <w:sz w:val="22"/>
          <w:szCs w:val="22"/>
          <w:lang w:eastAsia="ko-KR"/>
        </w:rPr>
        <w:t>NOTE: The support of bandwidth aggregation for positioning measurements applies only to timing related measurements (e.g., RSTD, RTOA, and UE/gNB Rx-Tx time difference).</w:t>
      </w:r>
    </w:p>
    <w:p w14:paraId="38C3A420" w14:textId="4CE1B4FF" w:rsidR="00B52DDA" w:rsidRPr="00217DED" w:rsidRDefault="00217DED" w:rsidP="004F4060">
      <w:pPr>
        <w:pStyle w:val="ListParagraph"/>
        <w:numPr>
          <w:ilvl w:val="1"/>
          <w:numId w:val="14"/>
        </w:numPr>
        <w:overflowPunct/>
        <w:autoSpaceDE/>
        <w:autoSpaceDN/>
        <w:adjustRightInd/>
        <w:spacing w:after="160" w:line="256" w:lineRule="auto"/>
        <w:textAlignment w:val="auto"/>
        <w:rPr>
          <w:sz w:val="22"/>
          <w:szCs w:val="22"/>
          <w:lang w:eastAsia="ko-KR"/>
        </w:rPr>
      </w:pPr>
      <w:r w:rsidRPr="00217DED">
        <w:rPr>
          <w:sz w:val="22"/>
          <w:szCs w:val="22"/>
          <w:lang w:eastAsia="ko-KR"/>
        </w:rPr>
        <w:t>Specify RRM requirements with measurement gaps in connected mode, and in inactive mode, including PRS measurement period/reporting [RAN4].</w:t>
      </w:r>
    </w:p>
    <w:p w14:paraId="7CB89A92" w14:textId="37FC20D7" w:rsidR="006B3C70" w:rsidRDefault="009C4AC0" w:rsidP="004F4060">
      <w:pPr>
        <w:pStyle w:val="Heading1"/>
        <w:rPr>
          <w:lang w:val="en-US"/>
        </w:rPr>
      </w:pPr>
      <w:r w:rsidRPr="003A74B1">
        <w:rPr>
          <w:lang w:val="en-US"/>
        </w:rPr>
        <w:t>Discussion</w:t>
      </w:r>
    </w:p>
    <w:p w14:paraId="5654930F" w14:textId="09901121" w:rsidR="00AF6147" w:rsidRPr="00AF6147" w:rsidRDefault="00AF6147" w:rsidP="00CD67A1">
      <w:pPr>
        <w:rPr>
          <w:lang w:val="en-US"/>
        </w:rPr>
      </w:pPr>
      <w:r>
        <w:rPr>
          <w:rFonts w:eastAsia="Times New Roman"/>
          <w:sz w:val="22"/>
          <w:szCs w:val="22"/>
          <w:lang w:val="en-US"/>
        </w:rPr>
        <w:t xml:space="preserve">This section discusses further details on bandwidth aggregation for </w:t>
      </w:r>
      <w:r w:rsidR="00FB6DA2">
        <w:rPr>
          <w:rFonts w:eastAsia="Times New Roman"/>
          <w:sz w:val="22"/>
          <w:szCs w:val="22"/>
          <w:lang w:val="en-US"/>
        </w:rPr>
        <w:t xml:space="preserve">DL </w:t>
      </w:r>
      <w:r>
        <w:rPr>
          <w:rFonts w:eastAsia="Times New Roman"/>
          <w:sz w:val="22"/>
          <w:szCs w:val="22"/>
          <w:lang w:val="en-US"/>
        </w:rPr>
        <w:t>PRS measurement</w:t>
      </w:r>
      <w:r w:rsidR="00FB6DA2">
        <w:rPr>
          <w:rFonts w:eastAsia="Times New Roman"/>
          <w:sz w:val="22"/>
          <w:szCs w:val="22"/>
          <w:lang w:val="en-US"/>
        </w:rPr>
        <w:t xml:space="preserve"> and UL SRS measurement</w:t>
      </w:r>
      <w:r>
        <w:rPr>
          <w:rFonts w:eastAsia="Times New Roman"/>
          <w:sz w:val="22"/>
          <w:szCs w:val="22"/>
          <w:lang w:val="en-US"/>
        </w:rPr>
        <w:t xml:space="preserve"> based on the agreements at the previous meeting.</w:t>
      </w:r>
    </w:p>
    <w:p w14:paraId="7F6DFCB1" w14:textId="0653AD68" w:rsidR="00AF2A14" w:rsidRDefault="004921A9" w:rsidP="00CD67A1">
      <w:pPr>
        <w:pStyle w:val="Heading2"/>
        <w:rPr>
          <w:lang w:val="en-US"/>
        </w:rPr>
      </w:pPr>
      <w:bookmarkStart w:id="2" w:name="_Hlk4137067"/>
      <w:bookmarkStart w:id="3" w:name="_Hlk520894743"/>
      <w:bookmarkStart w:id="4" w:name="_Hlk7596973"/>
      <w:bookmarkStart w:id="5" w:name="_Hlk525462634"/>
      <w:bookmarkStart w:id="6" w:name="Proposal98262"/>
      <w:bookmarkStart w:id="7" w:name="Proposal38119"/>
      <w:r>
        <w:t xml:space="preserve">Bandwidth Aggregation </w:t>
      </w:r>
      <w:r w:rsidR="00D14252">
        <w:t xml:space="preserve">of </w:t>
      </w:r>
      <w:r>
        <w:t>DL PRS</w:t>
      </w:r>
    </w:p>
    <w:p w14:paraId="27872738" w14:textId="1AE3B7AF" w:rsidR="005F7A57" w:rsidRDefault="00B947BD" w:rsidP="00120FB7">
      <w:pPr>
        <w:pStyle w:val="Heading3"/>
      </w:pPr>
      <w:r>
        <w:t xml:space="preserve"> </w:t>
      </w:r>
      <w:r w:rsidR="00E9769A">
        <w:t>R</w:t>
      </w:r>
      <w:r>
        <w:t>estrictions of configurations</w:t>
      </w:r>
      <w:r w:rsidR="00780BFA">
        <w:t xml:space="preserve"> &amp; phase incoherency</w:t>
      </w:r>
    </w:p>
    <w:p w14:paraId="50D7778F" w14:textId="6899F8DE" w:rsidR="00B947BD" w:rsidRPr="0035668B" w:rsidRDefault="00F85194" w:rsidP="00B947BD">
      <w:pPr>
        <w:rPr>
          <w:bCs/>
          <w:sz w:val="22"/>
          <w:szCs w:val="22"/>
          <w:lang w:val="en-US" w:eastAsia="x-none"/>
        </w:rPr>
      </w:pPr>
      <w:r>
        <w:rPr>
          <w:bCs/>
          <w:sz w:val="22"/>
          <w:szCs w:val="22"/>
          <w:lang w:val="en-US" w:eastAsia="x-none"/>
        </w:rPr>
        <w:t>As a further discussion on</w:t>
      </w:r>
      <w:r w:rsidR="00B947BD">
        <w:rPr>
          <w:bCs/>
          <w:sz w:val="22"/>
          <w:szCs w:val="22"/>
          <w:lang w:val="en-US" w:eastAsia="x-none"/>
        </w:rPr>
        <w:t xml:space="preserve"> the list of conditions for DL PRS </w:t>
      </w:r>
      <w:r>
        <w:rPr>
          <w:bCs/>
          <w:sz w:val="22"/>
          <w:szCs w:val="22"/>
          <w:lang w:val="en-US" w:eastAsia="x-none"/>
        </w:rPr>
        <w:t>bandwidth</w:t>
      </w:r>
      <w:r w:rsidR="00B947BD">
        <w:rPr>
          <w:bCs/>
          <w:sz w:val="22"/>
          <w:szCs w:val="22"/>
          <w:lang w:val="en-US" w:eastAsia="x-none"/>
        </w:rPr>
        <w:t xml:space="preserve"> aggregation, the following agreement was made at RAN1 #112-bis meeting.</w:t>
      </w:r>
    </w:p>
    <w:p w14:paraId="104A5C21" w14:textId="4C255FC2" w:rsidR="00B947BD" w:rsidRPr="0035668B" w:rsidRDefault="00B947BD" w:rsidP="0035668B">
      <w:pPr>
        <w:spacing w:after="0"/>
        <w:rPr>
          <w:b/>
          <w:sz w:val="22"/>
          <w:szCs w:val="22"/>
          <w:lang w:val="en-US" w:eastAsia="x-none"/>
        </w:rPr>
      </w:pPr>
      <w:r w:rsidRPr="0035668B">
        <w:rPr>
          <w:b/>
          <w:sz w:val="22"/>
          <w:szCs w:val="22"/>
          <w:highlight w:val="green"/>
          <w:lang w:val="en-US" w:eastAsia="x-none"/>
        </w:rPr>
        <w:t>Agreement</w:t>
      </w:r>
    </w:p>
    <w:p w14:paraId="0FBD1703" w14:textId="77777777" w:rsidR="00B947BD" w:rsidRPr="0035668B" w:rsidRDefault="00B947BD" w:rsidP="0035668B">
      <w:pPr>
        <w:snapToGrid w:val="0"/>
        <w:spacing w:after="0"/>
        <w:jc w:val="both"/>
        <w:rPr>
          <w:rFonts w:cs="Times"/>
          <w:b/>
          <w:bCs/>
          <w:sz w:val="22"/>
          <w:szCs w:val="22"/>
          <w:u w:val="single"/>
        </w:rPr>
      </w:pPr>
      <w:r w:rsidRPr="0035668B">
        <w:rPr>
          <w:rFonts w:cs="Times"/>
          <w:bCs/>
          <w:sz w:val="22"/>
          <w:szCs w:val="22"/>
        </w:rPr>
        <w:t xml:space="preserve">For PRS bandwidth aggregation between PRS in two or three different PFLs, decide whether </w:t>
      </w:r>
      <w:r w:rsidRPr="0035668B">
        <w:rPr>
          <w:rFonts w:cs="Times"/>
          <w:sz w:val="22"/>
          <w:szCs w:val="22"/>
        </w:rPr>
        <w:t>one or more of</w:t>
      </w:r>
      <w:r w:rsidRPr="0035668B">
        <w:rPr>
          <w:rFonts w:cs="Times"/>
          <w:bCs/>
          <w:sz w:val="22"/>
          <w:szCs w:val="22"/>
        </w:rPr>
        <w:t xml:space="preserve"> the following are needed for the aggregated PRS resources from a TRP in RAN1#113 meeting:</w:t>
      </w:r>
    </w:p>
    <w:p w14:paraId="64288A55" w14:textId="77777777" w:rsidR="00B947BD" w:rsidRPr="0035668B" w:rsidRDefault="00B947BD" w:rsidP="00B947BD">
      <w:pPr>
        <w:numPr>
          <w:ilvl w:val="0"/>
          <w:numId w:val="16"/>
        </w:numPr>
        <w:snapToGrid w:val="0"/>
        <w:contextualSpacing/>
        <w:jc w:val="both"/>
        <w:rPr>
          <w:rFonts w:cs="Times"/>
          <w:sz w:val="22"/>
          <w:szCs w:val="22"/>
        </w:rPr>
      </w:pPr>
      <w:r w:rsidRPr="0035668B">
        <w:rPr>
          <w:rFonts w:cs="Times"/>
          <w:sz w:val="22"/>
          <w:szCs w:val="22"/>
        </w:rPr>
        <w:t>The same antenna port from RAN1 perspective</w:t>
      </w:r>
    </w:p>
    <w:p w14:paraId="024FBA38" w14:textId="77777777" w:rsidR="00B947BD" w:rsidRPr="0035668B" w:rsidRDefault="00B947BD" w:rsidP="00B947BD">
      <w:pPr>
        <w:numPr>
          <w:ilvl w:val="1"/>
          <w:numId w:val="16"/>
        </w:numPr>
        <w:snapToGrid w:val="0"/>
        <w:contextualSpacing/>
        <w:jc w:val="both"/>
        <w:rPr>
          <w:rFonts w:cs="Times"/>
          <w:sz w:val="22"/>
          <w:szCs w:val="22"/>
        </w:rPr>
      </w:pPr>
      <w:r w:rsidRPr="0035668B">
        <w:rPr>
          <w:rFonts w:cs="Times"/>
          <w:sz w:val="22"/>
          <w:szCs w:val="22"/>
        </w:rPr>
        <w:t>Note: this is to achieve phase continuity between PFLs</w:t>
      </w:r>
    </w:p>
    <w:p w14:paraId="47A7B9EE" w14:textId="77777777" w:rsidR="00B947BD" w:rsidRPr="0035668B" w:rsidRDefault="00B947BD" w:rsidP="00B947BD">
      <w:pPr>
        <w:numPr>
          <w:ilvl w:val="0"/>
          <w:numId w:val="16"/>
        </w:numPr>
        <w:snapToGrid w:val="0"/>
        <w:contextualSpacing/>
        <w:jc w:val="both"/>
        <w:rPr>
          <w:rFonts w:cs="Times"/>
          <w:sz w:val="22"/>
          <w:szCs w:val="22"/>
        </w:rPr>
      </w:pPr>
      <w:r w:rsidRPr="0035668B">
        <w:rPr>
          <w:rFonts w:cs="Times"/>
          <w:sz w:val="22"/>
          <w:szCs w:val="22"/>
        </w:rPr>
        <w:t>The same periodicity and slot offset</w:t>
      </w:r>
    </w:p>
    <w:p w14:paraId="0894B329" w14:textId="77777777" w:rsidR="00B947BD" w:rsidRPr="0035668B" w:rsidRDefault="00B947BD" w:rsidP="00B947BD">
      <w:pPr>
        <w:numPr>
          <w:ilvl w:val="0"/>
          <w:numId w:val="16"/>
        </w:numPr>
        <w:snapToGrid w:val="0"/>
        <w:contextualSpacing/>
        <w:jc w:val="both"/>
        <w:rPr>
          <w:rFonts w:cs="Times"/>
          <w:sz w:val="22"/>
          <w:szCs w:val="22"/>
        </w:rPr>
      </w:pPr>
      <w:r w:rsidRPr="0035668B">
        <w:rPr>
          <w:rFonts w:cs="Times"/>
          <w:sz w:val="22"/>
          <w:szCs w:val="22"/>
        </w:rPr>
        <w:t>The same muting pattern</w:t>
      </w:r>
    </w:p>
    <w:p w14:paraId="4BA9F240" w14:textId="77777777" w:rsidR="00B947BD" w:rsidRPr="0035668B" w:rsidRDefault="00B947BD" w:rsidP="00B947BD">
      <w:pPr>
        <w:numPr>
          <w:ilvl w:val="0"/>
          <w:numId w:val="16"/>
        </w:numPr>
        <w:snapToGrid w:val="0"/>
        <w:ind w:hanging="363"/>
        <w:contextualSpacing/>
        <w:jc w:val="both"/>
        <w:rPr>
          <w:rFonts w:cs="Times"/>
          <w:sz w:val="22"/>
          <w:szCs w:val="22"/>
        </w:rPr>
      </w:pPr>
      <w:r w:rsidRPr="0035668B">
        <w:rPr>
          <w:rFonts w:cs="Times"/>
          <w:sz w:val="22"/>
          <w:szCs w:val="22"/>
        </w:rPr>
        <w:t xml:space="preserve">The same number of PRS resource sets and/or resources </w:t>
      </w:r>
      <w:r w:rsidRPr="0035668B">
        <w:rPr>
          <w:rFonts w:cs="Times"/>
          <w:bCs/>
          <w:iCs/>
          <w:sz w:val="22"/>
          <w:szCs w:val="22"/>
        </w:rPr>
        <w:t>per set</w:t>
      </w:r>
      <w:r w:rsidRPr="0035668B">
        <w:rPr>
          <w:rFonts w:cs="Times"/>
          <w:sz w:val="22"/>
          <w:szCs w:val="22"/>
        </w:rPr>
        <w:t xml:space="preserve"> for a TRP </w:t>
      </w:r>
    </w:p>
    <w:p w14:paraId="51BF7098" w14:textId="77777777" w:rsidR="00B947BD" w:rsidRPr="0035668B" w:rsidRDefault="00B947BD" w:rsidP="00B947BD">
      <w:pPr>
        <w:numPr>
          <w:ilvl w:val="0"/>
          <w:numId w:val="16"/>
        </w:numPr>
        <w:snapToGrid w:val="0"/>
        <w:ind w:hanging="363"/>
        <w:contextualSpacing/>
        <w:jc w:val="both"/>
        <w:rPr>
          <w:rFonts w:cs="Times"/>
          <w:sz w:val="22"/>
          <w:szCs w:val="22"/>
        </w:rPr>
      </w:pPr>
      <w:r w:rsidRPr="0035668B">
        <w:rPr>
          <w:rFonts w:cs="Times"/>
          <w:sz w:val="22"/>
          <w:szCs w:val="22"/>
        </w:rPr>
        <w:t xml:space="preserve">The same </w:t>
      </w:r>
      <w:r w:rsidRPr="0035668B">
        <w:rPr>
          <w:rFonts w:cs="Times"/>
          <w:i/>
          <w:sz w:val="22"/>
          <w:szCs w:val="22"/>
        </w:rPr>
        <w:t>NR-DL-PRS-SFN0-Offset</w:t>
      </w:r>
      <w:r w:rsidRPr="0035668B">
        <w:rPr>
          <w:rFonts w:cs="Times"/>
          <w:sz w:val="22"/>
          <w:szCs w:val="22"/>
        </w:rPr>
        <w:t xml:space="preserve"> value</w:t>
      </w:r>
    </w:p>
    <w:p w14:paraId="384F4DE9" w14:textId="77777777" w:rsidR="00B947BD" w:rsidRPr="0035668B" w:rsidRDefault="00B947BD" w:rsidP="00B947BD">
      <w:pPr>
        <w:numPr>
          <w:ilvl w:val="0"/>
          <w:numId w:val="16"/>
        </w:numPr>
        <w:snapToGrid w:val="0"/>
        <w:ind w:hanging="363"/>
        <w:contextualSpacing/>
        <w:jc w:val="both"/>
        <w:rPr>
          <w:rFonts w:cs="Times"/>
          <w:sz w:val="22"/>
          <w:szCs w:val="22"/>
        </w:rPr>
      </w:pPr>
      <w:r w:rsidRPr="0035668B">
        <w:rPr>
          <w:rFonts w:cs="Times"/>
          <w:sz w:val="22"/>
          <w:szCs w:val="22"/>
        </w:rPr>
        <w:lastRenderedPageBreak/>
        <w:t xml:space="preserve">UE is expected to be configured with PRS resources that maintain a per-symbol uniformly spaced PRS pattern across aggregated bandwidths </w:t>
      </w:r>
    </w:p>
    <w:p w14:paraId="556CC38D" w14:textId="77777777" w:rsidR="00B947BD" w:rsidRPr="0035668B" w:rsidRDefault="00B947BD" w:rsidP="00B947BD">
      <w:pPr>
        <w:numPr>
          <w:ilvl w:val="1"/>
          <w:numId w:val="16"/>
        </w:numPr>
        <w:snapToGrid w:val="0"/>
        <w:ind w:left="1140" w:hanging="363"/>
        <w:contextualSpacing/>
        <w:jc w:val="both"/>
        <w:rPr>
          <w:rFonts w:cs="Times"/>
          <w:sz w:val="22"/>
          <w:szCs w:val="22"/>
        </w:rPr>
      </w:pPr>
      <w:r w:rsidRPr="0035668B">
        <w:rPr>
          <w:rFonts w:cs="Times"/>
          <w:sz w:val="22"/>
          <w:szCs w:val="22"/>
        </w:rPr>
        <w:t>FFS: a per-symbol uniformly spaced PRS pattern across aggregated bandwidths does not preclude dropping some REs in the guardband between two PFLs</w:t>
      </w:r>
    </w:p>
    <w:p w14:paraId="4896E53E" w14:textId="77777777" w:rsidR="00B947BD" w:rsidRPr="0035668B" w:rsidRDefault="00B947BD" w:rsidP="00B947BD">
      <w:pPr>
        <w:numPr>
          <w:ilvl w:val="0"/>
          <w:numId w:val="16"/>
        </w:numPr>
        <w:snapToGrid w:val="0"/>
        <w:ind w:hanging="363"/>
        <w:contextualSpacing/>
        <w:jc w:val="both"/>
        <w:rPr>
          <w:rFonts w:cs="Times"/>
          <w:sz w:val="22"/>
          <w:szCs w:val="22"/>
        </w:rPr>
      </w:pPr>
      <w:r w:rsidRPr="0035668B">
        <w:rPr>
          <w:rFonts w:cs="Times"/>
          <w:sz w:val="22"/>
          <w:szCs w:val="22"/>
        </w:rPr>
        <w:t>Others if any</w:t>
      </w:r>
    </w:p>
    <w:p w14:paraId="57C3685E" w14:textId="77777777" w:rsidR="00B947BD" w:rsidRDefault="00B947BD" w:rsidP="00120FB7">
      <w:pPr>
        <w:snapToGrid w:val="0"/>
        <w:spacing w:after="0"/>
        <w:jc w:val="both"/>
        <w:rPr>
          <w:sz w:val="22"/>
          <w:szCs w:val="22"/>
          <w:highlight w:val="green"/>
        </w:rPr>
      </w:pPr>
    </w:p>
    <w:p w14:paraId="2758A9D7" w14:textId="42BDCF2B" w:rsidR="0077543B" w:rsidRDefault="00D1362C" w:rsidP="003B1FD0">
      <w:pPr>
        <w:rPr>
          <w:sz w:val="22"/>
          <w:szCs w:val="22"/>
          <w:lang w:val="en-US"/>
        </w:rPr>
      </w:pPr>
      <w:r>
        <w:rPr>
          <w:sz w:val="22"/>
          <w:szCs w:val="22"/>
          <w:lang w:val="en-US"/>
        </w:rPr>
        <w:t xml:space="preserve">The </w:t>
      </w:r>
      <w:r w:rsidR="00F300CE">
        <w:rPr>
          <w:sz w:val="22"/>
          <w:szCs w:val="22"/>
          <w:lang w:val="en-US"/>
        </w:rPr>
        <w:t xml:space="preserve">proposal to restrict the TRP to have the same number of PRS resource sets and same number of PRS resources </w:t>
      </w:r>
      <w:r w:rsidR="00F85194">
        <w:rPr>
          <w:sz w:val="22"/>
          <w:szCs w:val="22"/>
          <w:lang w:val="en-US"/>
        </w:rPr>
        <w:t xml:space="preserve">per PRS resource set </w:t>
      </w:r>
      <w:r w:rsidR="000170B6">
        <w:rPr>
          <w:sz w:val="22"/>
          <w:szCs w:val="22"/>
          <w:lang w:val="en-US"/>
        </w:rPr>
        <w:t xml:space="preserve">does not have strong motivation in our view. This would overly restrict the TRP implementation and is not strictly necessary for BW aggregation. </w:t>
      </w:r>
      <w:r w:rsidR="00F862D8">
        <w:rPr>
          <w:sz w:val="22"/>
          <w:szCs w:val="22"/>
          <w:lang w:val="en-US"/>
        </w:rPr>
        <w:t xml:space="preserve">For example, one </w:t>
      </w:r>
      <w:r w:rsidR="009D3A6E">
        <w:rPr>
          <w:sz w:val="22"/>
          <w:szCs w:val="22"/>
          <w:lang w:val="en-US"/>
        </w:rPr>
        <w:t>TRP may have a PFL with multiple PRS resource sets as it is serving multiple UEs with different requirements.</w:t>
      </w:r>
      <w:r w:rsidR="0077543B">
        <w:rPr>
          <w:sz w:val="22"/>
          <w:szCs w:val="22"/>
          <w:lang w:val="en-US"/>
        </w:rPr>
        <w:t xml:space="preserve"> For the configured PFL, the LMF may configure another PFL to support not only bandwidth aggregation but also </w:t>
      </w:r>
      <w:r w:rsidR="005520A3">
        <w:rPr>
          <w:sz w:val="22"/>
          <w:szCs w:val="22"/>
          <w:lang w:val="en-US"/>
        </w:rPr>
        <w:t xml:space="preserve">single PFL-based </w:t>
      </w:r>
      <w:r w:rsidR="0077543B">
        <w:rPr>
          <w:sz w:val="22"/>
          <w:szCs w:val="22"/>
          <w:lang w:val="en-US"/>
        </w:rPr>
        <w:t>positioning</w:t>
      </w:r>
      <w:r w:rsidR="005520A3">
        <w:rPr>
          <w:sz w:val="22"/>
          <w:szCs w:val="22"/>
          <w:lang w:val="en-US"/>
        </w:rPr>
        <w:t xml:space="preserve"> for </w:t>
      </w:r>
      <w:r w:rsidR="00944D1F">
        <w:rPr>
          <w:sz w:val="22"/>
          <w:szCs w:val="22"/>
          <w:lang w:val="en-US"/>
        </w:rPr>
        <w:t xml:space="preserve">the </w:t>
      </w:r>
      <w:r w:rsidR="005520A3">
        <w:rPr>
          <w:sz w:val="22"/>
          <w:szCs w:val="22"/>
          <w:lang w:val="en-US"/>
        </w:rPr>
        <w:t>legacy UE</w:t>
      </w:r>
      <w:r w:rsidR="00944D1F">
        <w:rPr>
          <w:sz w:val="22"/>
          <w:szCs w:val="22"/>
          <w:lang w:val="en-US"/>
        </w:rPr>
        <w:t>s</w:t>
      </w:r>
      <w:r w:rsidR="0077543B">
        <w:rPr>
          <w:sz w:val="22"/>
          <w:szCs w:val="22"/>
          <w:lang w:val="en-US"/>
        </w:rPr>
        <w:t>.</w:t>
      </w:r>
      <w:r w:rsidR="00025131">
        <w:rPr>
          <w:sz w:val="22"/>
          <w:szCs w:val="22"/>
          <w:lang w:val="en-US"/>
        </w:rPr>
        <w:t xml:space="preserve"> For the restriction on the periodicity, the slot offset, the muting pattern, the SFN0 offset value, and uniform pattern, we have the similar view.</w:t>
      </w:r>
    </w:p>
    <w:p w14:paraId="3BF113CA" w14:textId="5B515307" w:rsidR="009416F4" w:rsidRDefault="009416F4">
      <w:pPr>
        <w:spacing w:after="0"/>
        <w:rPr>
          <w:sz w:val="22"/>
          <w:szCs w:val="22"/>
          <w:lang w:eastAsia="x-none"/>
        </w:rPr>
      </w:pPr>
      <w:r w:rsidRPr="00213AD8">
        <w:rPr>
          <w:b/>
          <w:bCs/>
          <w:sz w:val="22"/>
          <w:szCs w:val="22"/>
          <w:lang w:eastAsia="x-none"/>
        </w:rPr>
        <w:t>Proposal</w:t>
      </w:r>
      <w:r w:rsidR="00D154CB">
        <w:rPr>
          <w:b/>
          <w:bCs/>
          <w:sz w:val="22"/>
          <w:szCs w:val="22"/>
          <w:lang w:eastAsia="x-none"/>
        </w:rPr>
        <w:t xml:space="preserve"> </w:t>
      </w:r>
      <w:r w:rsidR="00924BE8">
        <w:rPr>
          <w:b/>
          <w:bCs/>
          <w:sz w:val="22"/>
          <w:szCs w:val="22"/>
          <w:lang w:eastAsia="x-none"/>
        </w:rPr>
        <w:t>1</w:t>
      </w:r>
      <w:r w:rsidRPr="00120FB7">
        <w:rPr>
          <w:b/>
          <w:bCs/>
          <w:sz w:val="22"/>
          <w:szCs w:val="22"/>
          <w:lang w:eastAsia="x-none"/>
        </w:rPr>
        <w:t>:</w:t>
      </w:r>
      <w:r w:rsidRPr="00213AD8">
        <w:rPr>
          <w:sz w:val="22"/>
          <w:szCs w:val="22"/>
          <w:lang w:eastAsia="x-none"/>
        </w:rPr>
        <w:t xml:space="preserve"> RAN1 does not support </w:t>
      </w:r>
      <w:r w:rsidR="00BB5955">
        <w:rPr>
          <w:sz w:val="22"/>
          <w:szCs w:val="22"/>
          <w:lang w:eastAsia="x-none"/>
        </w:rPr>
        <w:t>further</w:t>
      </w:r>
      <w:r w:rsidR="00BB5955" w:rsidRPr="00213AD8">
        <w:rPr>
          <w:sz w:val="22"/>
          <w:szCs w:val="22"/>
          <w:lang w:eastAsia="x-none"/>
        </w:rPr>
        <w:t xml:space="preserve"> </w:t>
      </w:r>
      <w:r w:rsidR="003B1FD0" w:rsidRPr="00213AD8">
        <w:rPr>
          <w:sz w:val="22"/>
          <w:szCs w:val="22"/>
          <w:lang w:eastAsia="x-none"/>
        </w:rPr>
        <w:t xml:space="preserve">configuration restriction </w:t>
      </w:r>
      <w:r w:rsidR="00BB5955">
        <w:rPr>
          <w:sz w:val="22"/>
          <w:szCs w:val="22"/>
          <w:lang w:eastAsia="x-none"/>
        </w:rPr>
        <w:t>as conditions to support DL PRS bandwidth aggregation</w:t>
      </w:r>
      <w:r w:rsidR="00AC320E">
        <w:rPr>
          <w:sz w:val="22"/>
          <w:szCs w:val="22"/>
          <w:lang w:eastAsia="x-none"/>
        </w:rPr>
        <w:t>.</w:t>
      </w:r>
    </w:p>
    <w:p w14:paraId="41CD5D81" w14:textId="77777777" w:rsidR="00484A79" w:rsidRDefault="00484A79">
      <w:pPr>
        <w:spacing w:after="0"/>
        <w:rPr>
          <w:sz w:val="22"/>
          <w:szCs w:val="22"/>
          <w:lang w:eastAsia="x-none"/>
        </w:rPr>
      </w:pPr>
    </w:p>
    <w:p w14:paraId="16746575" w14:textId="77777777" w:rsidR="002450EC" w:rsidRDefault="002450EC" w:rsidP="002450EC">
      <w:pPr>
        <w:overflowPunct/>
        <w:autoSpaceDE/>
        <w:autoSpaceDN/>
        <w:adjustRightInd/>
        <w:spacing w:after="0"/>
        <w:textAlignment w:val="auto"/>
        <w:rPr>
          <w:rFonts w:eastAsia="Times New Roman"/>
          <w:sz w:val="22"/>
          <w:szCs w:val="22"/>
        </w:rPr>
      </w:pPr>
      <w:r>
        <w:rPr>
          <w:rFonts w:eastAsia="Times New Roman"/>
          <w:sz w:val="22"/>
          <w:szCs w:val="22"/>
        </w:rPr>
        <w:t xml:space="preserve">The PRS aggregation over multiple PFLs may depend on UE flexibility, i.e., single FFT/IFFT or multiple FFTs/IFFTs (i.e., FFT/IFFT per PFL). In case of single FFT/IFFT operation over multiple PFLs, it is understood that the IFFT/FFT operation would be proportional to the aggregated bandwidth. However, in case of multiple FFTs/IFFTs operations, the FFT/IFFT operation per PFL may be proportional to the bandwidth per PFL (not total aggregated bandwidth) unless it is indicated. This may result different RRM measurement compared with the single FFT/IFFT operation for a same set of PFL combination. Thus, for multiple FFTs/IFFTs operation, </w:t>
      </w:r>
      <w:r w:rsidRPr="00FB7C2C">
        <w:rPr>
          <w:rFonts w:eastAsia="Times New Roman"/>
          <w:sz w:val="22"/>
          <w:szCs w:val="22"/>
        </w:rPr>
        <w:t xml:space="preserve">it might be necessary for UE to know </w:t>
      </w:r>
      <w:r>
        <w:rPr>
          <w:rFonts w:eastAsia="Times New Roman"/>
          <w:sz w:val="22"/>
          <w:szCs w:val="22"/>
        </w:rPr>
        <w:t xml:space="preserve">the sampling rate (IFFT/FFT size) </w:t>
      </w:r>
      <w:r w:rsidRPr="00FB7C2C">
        <w:rPr>
          <w:rFonts w:eastAsia="Times New Roman"/>
          <w:sz w:val="22"/>
          <w:szCs w:val="22"/>
        </w:rPr>
        <w:t>to</w:t>
      </w:r>
      <w:r>
        <w:rPr>
          <w:rFonts w:eastAsia="Times New Roman"/>
          <w:sz w:val="22"/>
          <w:szCs w:val="22"/>
        </w:rPr>
        <w:t xml:space="preserve"> apply for</w:t>
      </w:r>
      <w:r w:rsidRPr="00FB7C2C">
        <w:rPr>
          <w:rFonts w:eastAsia="Times New Roman"/>
          <w:sz w:val="22"/>
          <w:szCs w:val="22"/>
        </w:rPr>
        <w:t xml:space="preserve"> positioning measurement </w:t>
      </w:r>
      <w:r>
        <w:rPr>
          <w:rFonts w:eastAsia="Times New Roman"/>
          <w:sz w:val="22"/>
          <w:szCs w:val="22"/>
        </w:rPr>
        <w:t>for each PFL as requested by LMF</w:t>
      </w:r>
      <w:r w:rsidRPr="00FB7C2C">
        <w:rPr>
          <w:rFonts w:eastAsia="Times New Roman"/>
          <w:sz w:val="22"/>
          <w:szCs w:val="22"/>
        </w:rPr>
        <w:t xml:space="preserve"> to satisfy a positioning requirement.</w:t>
      </w:r>
    </w:p>
    <w:p w14:paraId="2C65E749" w14:textId="77777777" w:rsidR="002450EC" w:rsidRPr="00FB7C2C" w:rsidRDefault="002450EC" w:rsidP="00484A79">
      <w:pPr>
        <w:overflowPunct/>
        <w:autoSpaceDE/>
        <w:autoSpaceDN/>
        <w:adjustRightInd/>
        <w:spacing w:after="0"/>
        <w:textAlignment w:val="auto"/>
        <w:rPr>
          <w:rFonts w:eastAsia="Times New Roman"/>
          <w:sz w:val="22"/>
          <w:szCs w:val="22"/>
        </w:rPr>
      </w:pPr>
    </w:p>
    <w:p w14:paraId="3EE07DE2" w14:textId="688E4EBA" w:rsidR="00484A79" w:rsidRDefault="00484A79" w:rsidP="00484A79">
      <w:pPr>
        <w:rPr>
          <w:rFonts w:eastAsiaTheme="minorEastAsia"/>
          <w:sz w:val="22"/>
          <w:szCs w:val="22"/>
        </w:rPr>
      </w:pPr>
      <w:r w:rsidRPr="006C53DB">
        <w:rPr>
          <w:rFonts w:eastAsiaTheme="minorEastAsia"/>
          <w:b/>
          <w:bCs/>
          <w:sz w:val="22"/>
          <w:szCs w:val="22"/>
        </w:rPr>
        <w:t xml:space="preserve">Proposal </w:t>
      </w:r>
      <w:r w:rsidR="00924BE8">
        <w:rPr>
          <w:rFonts w:eastAsiaTheme="minorEastAsia"/>
          <w:b/>
          <w:bCs/>
          <w:sz w:val="22"/>
          <w:szCs w:val="22"/>
        </w:rPr>
        <w:t>2</w:t>
      </w:r>
      <w:r w:rsidRPr="006C53DB">
        <w:rPr>
          <w:rFonts w:eastAsiaTheme="minorEastAsia"/>
          <w:b/>
          <w:bCs/>
          <w:sz w:val="22"/>
          <w:szCs w:val="22"/>
        </w:rPr>
        <w:t>:</w:t>
      </w:r>
      <w:r w:rsidR="002450EC">
        <w:rPr>
          <w:rFonts w:eastAsiaTheme="minorEastAsia"/>
          <w:b/>
          <w:bCs/>
          <w:sz w:val="22"/>
          <w:szCs w:val="22"/>
        </w:rPr>
        <w:t xml:space="preserve"> </w:t>
      </w:r>
      <w:r w:rsidR="002450EC" w:rsidRPr="002450EC">
        <w:rPr>
          <w:rFonts w:eastAsiaTheme="minorEastAsia"/>
          <w:sz w:val="22"/>
          <w:szCs w:val="22"/>
        </w:rPr>
        <w:t xml:space="preserve">To support multiple IFFT/FFT </w:t>
      </w:r>
      <w:r w:rsidR="001A59DF">
        <w:rPr>
          <w:rFonts w:eastAsiaTheme="minorEastAsia"/>
          <w:sz w:val="22"/>
          <w:szCs w:val="22"/>
        </w:rPr>
        <w:t xml:space="preserve">bandwidth aggregation </w:t>
      </w:r>
      <w:r w:rsidR="002450EC" w:rsidRPr="002450EC">
        <w:rPr>
          <w:rFonts w:eastAsiaTheme="minorEastAsia"/>
          <w:sz w:val="22"/>
          <w:szCs w:val="22"/>
        </w:rPr>
        <w:t xml:space="preserve">operations, introduce indicator to inform UE to use IFFT/FFT sizes per PFL operation in accordance with the aggregated PFL bandwidth. </w:t>
      </w:r>
    </w:p>
    <w:p w14:paraId="248F13D8" w14:textId="3F071459" w:rsidR="002A3038" w:rsidRPr="00C50A0D" w:rsidRDefault="002C47A8" w:rsidP="002C47A8">
      <w:pPr>
        <w:overflowPunct/>
        <w:autoSpaceDE/>
        <w:autoSpaceDN/>
        <w:adjustRightInd/>
        <w:spacing w:after="0"/>
        <w:textAlignment w:val="auto"/>
        <w:rPr>
          <w:rFonts w:eastAsia="Times New Roman"/>
          <w:sz w:val="22"/>
          <w:szCs w:val="22"/>
        </w:rPr>
      </w:pPr>
      <w:r w:rsidRPr="718C3E4B">
        <w:rPr>
          <w:rFonts w:eastAsia="Times New Roman"/>
          <w:sz w:val="22"/>
          <w:szCs w:val="22"/>
        </w:rPr>
        <w:t xml:space="preserve">Another factor that </w:t>
      </w:r>
      <w:r w:rsidR="002A3038">
        <w:rPr>
          <w:rFonts w:eastAsia="Times New Roman"/>
          <w:sz w:val="22"/>
          <w:szCs w:val="22"/>
        </w:rPr>
        <w:t xml:space="preserve">could </w:t>
      </w:r>
      <w:r w:rsidRPr="718C3E4B">
        <w:rPr>
          <w:rFonts w:eastAsia="Times New Roman"/>
          <w:sz w:val="22"/>
          <w:szCs w:val="22"/>
        </w:rPr>
        <w:t>significant</w:t>
      </w:r>
      <w:r w:rsidR="00AC320E">
        <w:rPr>
          <w:rFonts w:eastAsia="Times New Roman"/>
          <w:sz w:val="22"/>
          <w:szCs w:val="22"/>
        </w:rPr>
        <w:t>ly</w:t>
      </w:r>
      <w:r w:rsidRPr="718C3E4B">
        <w:rPr>
          <w:rFonts w:eastAsia="Times New Roman"/>
          <w:sz w:val="22"/>
          <w:szCs w:val="22"/>
        </w:rPr>
        <w:t xml:space="preserve"> impact </w:t>
      </w:r>
      <w:r w:rsidR="00AC320E">
        <w:rPr>
          <w:rFonts w:eastAsia="Times New Roman"/>
          <w:sz w:val="22"/>
          <w:szCs w:val="22"/>
        </w:rPr>
        <w:t>accuracy is</w:t>
      </w:r>
      <w:r w:rsidR="002A3038">
        <w:rPr>
          <w:rFonts w:eastAsia="Times New Roman"/>
          <w:sz w:val="22"/>
          <w:szCs w:val="22"/>
        </w:rPr>
        <w:t xml:space="preserve"> the </w:t>
      </w:r>
      <w:r w:rsidRPr="718C3E4B">
        <w:rPr>
          <w:rFonts w:eastAsia="Times New Roman"/>
          <w:sz w:val="22"/>
          <w:szCs w:val="22"/>
        </w:rPr>
        <w:t xml:space="preserve">phase </w:t>
      </w:r>
      <w:r w:rsidR="002A3038">
        <w:rPr>
          <w:rFonts w:eastAsia="Times New Roman"/>
          <w:sz w:val="22"/>
          <w:szCs w:val="22"/>
        </w:rPr>
        <w:t>in</w:t>
      </w:r>
      <w:r w:rsidRPr="718C3E4B">
        <w:rPr>
          <w:rFonts w:eastAsia="Times New Roman"/>
          <w:sz w:val="22"/>
          <w:szCs w:val="22"/>
        </w:rPr>
        <w:t xml:space="preserve">coherence </w:t>
      </w:r>
      <w:r w:rsidR="002A3038">
        <w:rPr>
          <w:rFonts w:eastAsia="Times New Roman"/>
          <w:sz w:val="22"/>
          <w:szCs w:val="22"/>
        </w:rPr>
        <w:t xml:space="preserve">across </w:t>
      </w:r>
      <w:r w:rsidRPr="718C3E4B">
        <w:rPr>
          <w:rFonts w:eastAsia="Times New Roman"/>
          <w:sz w:val="22"/>
          <w:szCs w:val="22"/>
        </w:rPr>
        <w:t>PFLs.</w:t>
      </w:r>
      <w:r w:rsidR="002A3038">
        <w:rPr>
          <w:rFonts w:eastAsia="Times New Roman"/>
          <w:sz w:val="22"/>
          <w:szCs w:val="22"/>
        </w:rPr>
        <w:t xml:space="preserve"> For example, which could appear due to frequency drift across PFLs, multiple FFT/IFFT implementation</w:t>
      </w:r>
      <w:r w:rsidR="00312D07">
        <w:rPr>
          <w:rFonts w:eastAsia="Times New Roman"/>
          <w:sz w:val="22"/>
          <w:szCs w:val="22"/>
        </w:rPr>
        <w:t xml:space="preserve"> across PFLs</w:t>
      </w:r>
      <w:r w:rsidR="002A3038">
        <w:rPr>
          <w:rFonts w:eastAsia="Times New Roman"/>
          <w:sz w:val="22"/>
          <w:szCs w:val="22"/>
        </w:rPr>
        <w:t xml:space="preserve">, etc. </w:t>
      </w:r>
      <w:r w:rsidR="002A3038" w:rsidRPr="002A3038">
        <w:rPr>
          <w:rFonts w:eastAsia="Times New Roman"/>
          <w:sz w:val="22"/>
          <w:szCs w:val="22"/>
        </w:rPr>
        <w:t xml:space="preserve">To avoid such issue, our understanding is that the use of estimated carrier phase </w:t>
      </w:r>
      <w:r w:rsidR="002A3038">
        <w:rPr>
          <w:rFonts w:eastAsia="Times New Roman"/>
          <w:sz w:val="22"/>
          <w:szCs w:val="22"/>
        </w:rPr>
        <w:t>in</w:t>
      </w:r>
      <w:r w:rsidR="002A3038" w:rsidRPr="002A3038">
        <w:rPr>
          <w:rFonts w:eastAsia="Times New Roman"/>
          <w:sz w:val="22"/>
          <w:szCs w:val="22"/>
        </w:rPr>
        <w:t xml:space="preserve"> each PFL c</w:t>
      </w:r>
      <w:r w:rsidR="002A3038">
        <w:rPr>
          <w:rFonts w:eastAsia="Times New Roman"/>
          <w:sz w:val="22"/>
          <w:szCs w:val="22"/>
        </w:rPr>
        <w:t xml:space="preserve">ould </w:t>
      </w:r>
      <w:r w:rsidR="002A3038" w:rsidRPr="002A3038">
        <w:rPr>
          <w:rFonts w:eastAsia="Times New Roman"/>
          <w:sz w:val="22"/>
          <w:szCs w:val="22"/>
        </w:rPr>
        <w:t>be utilized</w:t>
      </w:r>
      <w:r w:rsidR="00C50A0D">
        <w:rPr>
          <w:rFonts w:eastAsia="Times New Roman"/>
          <w:sz w:val="22"/>
          <w:szCs w:val="22"/>
        </w:rPr>
        <w:t xml:space="preserve"> (at the receiver or transmitter)</w:t>
      </w:r>
      <w:r w:rsidR="002A3038" w:rsidRPr="002A3038">
        <w:rPr>
          <w:rFonts w:eastAsia="Times New Roman"/>
          <w:sz w:val="22"/>
          <w:szCs w:val="22"/>
        </w:rPr>
        <w:t xml:space="preserve"> to </w:t>
      </w:r>
      <w:r w:rsidR="00312D07">
        <w:rPr>
          <w:rFonts w:eastAsia="Times New Roman"/>
          <w:sz w:val="22"/>
          <w:szCs w:val="22"/>
        </w:rPr>
        <w:t xml:space="preserve">minimize </w:t>
      </w:r>
      <w:r w:rsidR="002A3038">
        <w:rPr>
          <w:rFonts w:eastAsia="Times New Roman"/>
          <w:sz w:val="22"/>
          <w:szCs w:val="22"/>
        </w:rPr>
        <w:t xml:space="preserve">the </w:t>
      </w:r>
      <w:r w:rsidR="002A3038" w:rsidRPr="002A3038">
        <w:rPr>
          <w:rFonts w:eastAsia="Times New Roman"/>
          <w:sz w:val="22"/>
          <w:szCs w:val="22"/>
        </w:rPr>
        <w:t xml:space="preserve">phase </w:t>
      </w:r>
      <w:r w:rsidR="00AC320E">
        <w:rPr>
          <w:rFonts w:eastAsia="Times New Roman"/>
          <w:sz w:val="22"/>
          <w:szCs w:val="22"/>
        </w:rPr>
        <w:t>incoherence</w:t>
      </w:r>
      <w:r w:rsidR="002A3038" w:rsidRPr="002A3038">
        <w:rPr>
          <w:rFonts w:eastAsia="Times New Roman"/>
          <w:sz w:val="22"/>
          <w:szCs w:val="22"/>
        </w:rPr>
        <w:t xml:space="preserve"> </w:t>
      </w:r>
      <w:r w:rsidR="00312D07">
        <w:rPr>
          <w:rFonts w:eastAsia="Times New Roman"/>
          <w:sz w:val="22"/>
          <w:szCs w:val="22"/>
        </w:rPr>
        <w:t xml:space="preserve">issue </w:t>
      </w:r>
      <w:r w:rsidR="002A3038" w:rsidRPr="002A3038">
        <w:rPr>
          <w:rFonts w:eastAsia="Times New Roman"/>
          <w:sz w:val="22"/>
          <w:szCs w:val="22"/>
        </w:rPr>
        <w:t>between the aggregated PFLs</w:t>
      </w:r>
      <w:r w:rsidR="00C50A0D">
        <w:rPr>
          <w:rFonts w:eastAsia="Times New Roman"/>
          <w:sz w:val="22"/>
          <w:szCs w:val="22"/>
        </w:rPr>
        <w:t>.</w:t>
      </w:r>
    </w:p>
    <w:p w14:paraId="40EE60DD" w14:textId="77777777" w:rsidR="002A3038" w:rsidRDefault="002A3038" w:rsidP="002C47A8">
      <w:pPr>
        <w:overflowPunct/>
        <w:autoSpaceDE/>
        <w:autoSpaceDN/>
        <w:adjustRightInd/>
        <w:spacing w:after="0"/>
        <w:textAlignment w:val="auto"/>
        <w:rPr>
          <w:rFonts w:eastAsia="Times New Roman"/>
          <w:sz w:val="22"/>
          <w:szCs w:val="22"/>
        </w:rPr>
      </w:pPr>
    </w:p>
    <w:p w14:paraId="628E6CAD" w14:textId="6756DCA6" w:rsidR="00892CD2" w:rsidRDefault="00AC326C" w:rsidP="00892CD2">
      <w:pPr>
        <w:pStyle w:val="Heading3"/>
      </w:pPr>
      <w:r>
        <w:t>BW aggregation l</w:t>
      </w:r>
      <w:r w:rsidR="00345798">
        <w:t>inkage information</w:t>
      </w:r>
    </w:p>
    <w:p w14:paraId="20EDE832" w14:textId="0A5BC671" w:rsidR="009416F4" w:rsidRDefault="0082498D">
      <w:pPr>
        <w:spacing w:after="0"/>
        <w:rPr>
          <w:rFonts w:eastAsia="Times New Roman"/>
          <w:sz w:val="22"/>
          <w:szCs w:val="22"/>
          <w:lang w:val="en-US"/>
        </w:rPr>
      </w:pPr>
      <w:r>
        <w:rPr>
          <w:rFonts w:eastAsia="Times New Roman"/>
          <w:sz w:val="22"/>
          <w:szCs w:val="22"/>
          <w:lang w:val="en-US"/>
        </w:rPr>
        <w:t>Rel-16 NR positioning designed that the LMF can configures multiple positioning frequency layers (PFL) to the UE, so the configuration of DL PRS across multiple PFLs is already available. However, even if the UE is configured with PRS resources across multiple and adjacent PFLs, the UE may not report positioning measurement by carrier aggregation unless it is indicated.</w:t>
      </w:r>
      <w:r w:rsidR="007F5104">
        <w:rPr>
          <w:rFonts w:eastAsia="Times New Roman"/>
          <w:sz w:val="22"/>
          <w:szCs w:val="22"/>
          <w:lang w:val="en-US"/>
        </w:rPr>
        <w:t xml:space="preserve"> As a first step, the UE needs which PFL could be available for bandwidth aggregation</w:t>
      </w:r>
      <w:r w:rsidR="00D516E0">
        <w:rPr>
          <w:rFonts w:eastAsia="Times New Roman"/>
          <w:sz w:val="22"/>
          <w:szCs w:val="22"/>
          <w:lang w:val="en-US"/>
        </w:rPr>
        <w:t xml:space="preserve">, and RAN1 </w:t>
      </w:r>
      <w:r w:rsidR="00AE2BA6">
        <w:rPr>
          <w:rFonts w:eastAsia="Times New Roman"/>
          <w:sz w:val="22"/>
          <w:szCs w:val="22"/>
          <w:lang w:val="en-US"/>
        </w:rPr>
        <w:t xml:space="preserve">agreed to select one option </w:t>
      </w:r>
      <w:r w:rsidR="005B3684">
        <w:rPr>
          <w:rFonts w:eastAsia="Times New Roman"/>
          <w:sz w:val="22"/>
          <w:szCs w:val="22"/>
          <w:lang w:val="en-US"/>
        </w:rPr>
        <w:t>in</w:t>
      </w:r>
      <w:r w:rsidR="00AE2BA6">
        <w:rPr>
          <w:rFonts w:eastAsia="Times New Roman"/>
          <w:sz w:val="22"/>
          <w:szCs w:val="22"/>
          <w:lang w:val="en-US"/>
        </w:rPr>
        <w:t xml:space="preserve"> </w:t>
      </w:r>
      <w:r w:rsidR="00D516E0">
        <w:rPr>
          <w:rFonts w:eastAsia="Times New Roman"/>
          <w:sz w:val="22"/>
          <w:szCs w:val="22"/>
          <w:lang w:val="en-US"/>
        </w:rPr>
        <w:t>the following agreement at RAN1#112</w:t>
      </w:r>
      <w:r w:rsidR="00AE2BA6">
        <w:rPr>
          <w:rFonts w:eastAsia="Times New Roman"/>
          <w:sz w:val="22"/>
          <w:szCs w:val="22"/>
          <w:lang w:val="en-US"/>
        </w:rPr>
        <w:t>-bis</w:t>
      </w:r>
      <w:r w:rsidR="00D516E0">
        <w:rPr>
          <w:rFonts w:eastAsia="Times New Roman"/>
          <w:sz w:val="22"/>
          <w:szCs w:val="22"/>
          <w:lang w:val="en-US"/>
        </w:rPr>
        <w:t xml:space="preserve"> meeting.</w:t>
      </w:r>
    </w:p>
    <w:p w14:paraId="340B4E0A" w14:textId="5CA3A61E" w:rsidR="00D74BDD" w:rsidRDefault="00D74BDD" w:rsidP="00D74BDD">
      <w:pPr>
        <w:overflowPunct/>
        <w:autoSpaceDE/>
        <w:autoSpaceDN/>
        <w:adjustRightInd/>
        <w:snapToGrid w:val="0"/>
        <w:spacing w:after="120"/>
        <w:contextualSpacing/>
        <w:jc w:val="both"/>
        <w:rPr>
          <w:rFonts w:ascii="Times" w:eastAsia="Batang" w:hAnsi="Times" w:cs="Times"/>
          <w:bCs/>
          <w:sz w:val="22"/>
          <w:szCs w:val="28"/>
        </w:rPr>
      </w:pPr>
    </w:p>
    <w:p w14:paraId="29A2EB00" w14:textId="77777777" w:rsidR="00D74BDD" w:rsidRPr="005907CB" w:rsidRDefault="00D74BDD" w:rsidP="00D74BDD">
      <w:pPr>
        <w:overflowPunct/>
        <w:autoSpaceDE/>
        <w:autoSpaceDN/>
        <w:adjustRightInd/>
        <w:spacing w:after="0"/>
        <w:ind w:left="1440" w:hanging="1440"/>
        <w:textAlignment w:val="auto"/>
        <w:rPr>
          <w:rFonts w:ascii="Times" w:eastAsia="Batang" w:hAnsi="Times"/>
          <w:b/>
          <w:sz w:val="22"/>
          <w:szCs w:val="28"/>
          <w:lang w:val="en-US" w:eastAsia="x-none"/>
        </w:rPr>
      </w:pPr>
      <w:r w:rsidRPr="005907CB">
        <w:rPr>
          <w:rFonts w:ascii="Times" w:eastAsia="Batang" w:hAnsi="Times"/>
          <w:b/>
          <w:sz w:val="22"/>
          <w:szCs w:val="28"/>
          <w:highlight w:val="green"/>
          <w:lang w:val="en-US" w:eastAsia="x-none"/>
        </w:rPr>
        <w:t>Agreement</w:t>
      </w:r>
    </w:p>
    <w:p w14:paraId="6A1E36E3" w14:textId="7DD8935F" w:rsidR="00D74BDD" w:rsidRPr="005907CB" w:rsidRDefault="00D74BDD" w:rsidP="00D74BDD">
      <w:pPr>
        <w:overflowPunct/>
        <w:autoSpaceDE/>
        <w:autoSpaceDN/>
        <w:adjustRightInd/>
        <w:spacing w:after="0"/>
        <w:ind w:left="1440" w:hanging="1440"/>
        <w:textAlignment w:val="auto"/>
        <w:rPr>
          <w:rFonts w:ascii="Times" w:eastAsia="Batang" w:hAnsi="Times"/>
          <w:sz w:val="22"/>
          <w:szCs w:val="28"/>
          <w:lang w:val="en-US" w:eastAsia="x-none"/>
        </w:rPr>
      </w:pPr>
      <w:r w:rsidRPr="005907CB">
        <w:rPr>
          <w:rFonts w:ascii="Times" w:eastAsia="Batang" w:hAnsi="Times"/>
          <w:sz w:val="22"/>
          <w:szCs w:val="28"/>
          <w:lang w:val="en-US" w:eastAsia="x-none"/>
        </w:rPr>
        <w:t>For PRS bandwidth aggregation across PFLs, select one of the following options in RAN1#113</w:t>
      </w:r>
    </w:p>
    <w:p w14:paraId="242CA524" w14:textId="77777777" w:rsidR="00D74BDD" w:rsidRPr="005907CB" w:rsidRDefault="00D74BDD" w:rsidP="00D74BDD">
      <w:pPr>
        <w:numPr>
          <w:ilvl w:val="0"/>
          <w:numId w:val="16"/>
        </w:numPr>
        <w:overflowPunct/>
        <w:autoSpaceDE/>
        <w:autoSpaceDN/>
        <w:adjustRightInd/>
        <w:spacing w:after="0"/>
        <w:textAlignment w:val="auto"/>
        <w:rPr>
          <w:rFonts w:ascii="Times" w:eastAsia="Batang" w:hAnsi="Times"/>
          <w:bCs/>
          <w:sz w:val="22"/>
          <w:szCs w:val="28"/>
        </w:rPr>
      </w:pPr>
      <w:r w:rsidRPr="005907CB">
        <w:rPr>
          <w:rFonts w:ascii="Times" w:eastAsia="Batang" w:hAnsi="Times"/>
          <w:bCs/>
          <w:sz w:val="22"/>
          <w:szCs w:val="28"/>
        </w:rPr>
        <w:t>Option 2: Per TRP basis and per PRS resource set basis.</w:t>
      </w:r>
    </w:p>
    <w:p w14:paraId="5FC82786" w14:textId="77777777" w:rsidR="00D74BDD" w:rsidRPr="005907CB" w:rsidRDefault="00D74BDD" w:rsidP="00D74BDD">
      <w:pPr>
        <w:numPr>
          <w:ilvl w:val="1"/>
          <w:numId w:val="16"/>
        </w:numPr>
        <w:overflowPunct/>
        <w:autoSpaceDE/>
        <w:autoSpaceDN/>
        <w:adjustRightInd/>
        <w:spacing w:after="0"/>
        <w:textAlignment w:val="auto"/>
        <w:rPr>
          <w:rFonts w:ascii="Times" w:eastAsia="Batang" w:hAnsi="Times"/>
          <w:bCs/>
          <w:sz w:val="22"/>
          <w:szCs w:val="28"/>
        </w:rPr>
      </w:pPr>
      <w:r w:rsidRPr="005907CB">
        <w:rPr>
          <w:rFonts w:ascii="Times" w:eastAsia="Batang" w:hAnsi="Times"/>
          <w:bCs/>
          <w:sz w:val="22"/>
          <w:szCs w:val="28"/>
        </w:rPr>
        <w:t>For each TRP, support new sign</w:t>
      </w:r>
      <w:r w:rsidRPr="005907CB">
        <w:rPr>
          <w:rFonts w:ascii="Times" w:eastAsia="Batang" w:hAnsi="Times"/>
          <w:bCs/>
          <w:sz w:val="22"/>
          <w:szCs w:val="28"/>
          <w:lang w:eastAsia="zh-CN"/>
        </w:rPr>
        <w:t>a</w:t>
      </w:r>
      <w:r w:rsidRPr="005907CB">
        <w:rPr>
          <w:rFonts w:ascii="Times" w:eastAsia="Batang" w:hAnsi="Times"/>
          <w:bCs/>
          <w:sz w:val="22"/>
          <w:szCs w:val="28"/>
        </w:rPr>
        <w:t>ling to indicate which PRS resource set</w:t>
      </w:r>
      <w:r w:rsidRPr="005907CB">
        <w:rPr>
          <w:rFonts w:ascii="Times" w:eastAsia="Batang" w:hAnsi="Times"/>
          <w:bCs/>
          <w:sz w:val="22"/>
          <w:szCs w:val="28"/>
          <w:lang w:eastAsia="zh-CN"/>
        </w:rPr>
        <w:t>s</w:t>
      </w:r>
      <w:r w:rsidRPr="005907CB">
        <w:rPr>
          <w:rFonts w:ascii="Times" w:eastAsia="Batang" w:hAnsi="Times"/>
          <w:bCs/>
          <w:sz w:val="22"/>
          <w:szCs w:val="28"/>
        </w:rPr>
        <w:t xml:space="preserve"> across PFLs are linked.</w:t>
      </w:r>
    </w:p>
    <w:p w14:paraId="1CA12A88" w14:textId="77777777" w:rsidR="00D74BDD" w:rsidRPr="005907CB" w:rsidRDefault="00D74BDD" w:rsidP="00D74BDD">
      <w:pPr>
        <w:numPr>
          <w:ilvl w:val="1"/>
          <w:numId w:val="16"/>
        </w:numPr>
        <w:overflowPunct/>
        <w:autoSpaceDE/>
        <w:autoSpaceDN/>
        <w:adjustRightInd/>
        <w:spacing w:after="0"/>
        <w:textAlignment w:val="auto"/>
        <w:rPr>
          <w:rFonts w:ascii="Times" w:eastAsia="Batang" w:hAnsi="Times"/>
          <w:bCs/>
          <w:sz w:val="22"/>
          <w:szCs w:val="28"/>
        </w:rPr>
      </w:pPr>
      <w:r w:rsidRPr="005907CB">
        <w:rPr>
          <w:rFonts w:ascii="Times" w:eastAsia="Batang" w:hAnsi="Times"/>
          <w:bCs/>
          <w:sz w:val="22"/>
          <w:szCs w:val="28"/>
        </w:rPr>
        <w:t>It is assumed that the PRS resources across the linked PRS resource sets are linked if the conditions are satisfied. For the non-linked PRS resource sets, no aggregation is assumed even if the conditions are satisfied.</w:t>
      </w:r>
    </w:p>
    <w:p w14:paraId="6DE957A1" w14:textId="77777777" w:rsidR="00D74BDD" w:rsidRPr="005907CB" w:rsidRDefault="00D74BDD" w:rsidP="00D74BDD">
      <w:pPr>
        <w:numPr>
          <w:ilvl w:val="0"/>
          <w:numId w:val="16"/>
        </w:numPr>
        <w:overflowPunct/>
        <w:autoSpaceDE/>
        <w:autoSpaceDN/>
        <w:adjustRightInd/>
        <w:spacing w:after="0"/>
        <w:textAlignment w:val="auto"/>
        <w:rPr>
          <w:rFonts w:ascii="Times" w:eastAsia="Batang" w:hAnsi="Times"/>
          <w:bCs/>
          <w:sz w:val="22"/>
          <w:szCs w:val="28"/>
        </w:rPr>
      </w:pPr>
      <w:r w:rsidRPr="005907CB">
        <w:rPr>
          <w:rFonts w:ascii="Times" w:eastAsia="Batang" w:hAnsi="Times"/>
          <w:bCs/>
          <w:sz w:val="22"/>
          <w:szCs w:val="28"/>
        </w:rPr>
        <w:t xml:space="preserve">Option 3: Per TRP basis and per PRS resource basis. </w:t>
      </w:r>
    </w:p>
    <w:p w14:paraId="2BD3AC7B" w14:textId="77777777" w:rsidR="00D74BDD" w:rsidRPr="005907CB" w:rsidRDefault="00D74BDD" w:rsidP="00D74BDD">
      <w:pPr>
        <w:numPr>
          <w:ilvl w:val="1"/>
          <w:numId w:val="16"/>
        </w:numPr>
        <w:overflowPunct/>
        <w:autoSpaceDE/>
        <w:autoSpaceDN/>
        <w:adjustRightInd/>
        <w:spacing w:after="0"/>
        <w:textAlignment w:val="auto"/>
        <w:rPr>
          <w:rFonts w:ascii="Times" w:hAnsi="Times"/>
          <w:iCs/>
          <w:sz w:val="22"/>
          <w:szCs w:val="28"/>
        </w:rPr>
      </w:pPr>
      <w:r w:rsidRPr="005907CB">
        <w:rPr>
          <w:rFonts w:ascii="Times" w:eastAsia="Batang" w:hAnsi="Times"/>
          <w:bCs/>
          <w:sz w:val="22"/>
          <w:szCs w:val="28"/>
        </w:rPr>
        <w:lastRenderedPageBreak/>
        <w:t>For each TRP, support new sign</w:t>
      </w:r>
      <w:r w:rsidRPr="005907CB">
        <w:rPr>
          <w:rFonts w:ascii="Times" w:eastAsia="Batang" w:hAnsi="Times"/>
          <w:bCs/>
          <w:sz w:val="22"/>
          <w:szCs w:val="28"/>
          <w:lang w:eastAsia="zh-CN"/>
        </w:rPr>
        <w:t>a</w:t>
      </w:r>
      <w:r w:rsidRPr="005907CB">
        <w:rPr>
          <w:rFonts w:ascii="Times" w:eastAsia="Batang" w:hAnsi="Times"/>
          <w:bCs/>
          <w:sz w:val="22"/>
          <w:szCs w:val="28"/>
        </w:rPr>
        <w:t>ling to indicate which PRS resource(s) across PFLs are linked.</w:t>
      </w:r>
    </w:p>
    <w:p w14:paraId="728CC139" w14:textId="77777777" w:rsidR="00D74BDD" w:rsidRPr="005907CB" w:rsidRDefault="00D74BDD" w:rsidP="00D74BDD">
      <w:pPr>
        <w:numPr>
          <w:ilvl w:val="1"/>
          <w:numId w:val="16"/>
        </w:numPr>
        <w:overflowPunct/>
        <w:autoSpaceDE/>
        <w:autoSpaceDN/>
        <w:adjustRightInd/>
        <w:spacing w:after="0"/>
        <w:textAlignment w:val="auto"/>
        <w:rPr>
          <w:rFonts w:ascii="Times" w:hAnsi="Times"/>
          <w:iCs/>
          <w:sz w:val="22"/>
        </w:rPr>
      </w:pPr>
      <w:r w:rsidRPr="005907CB">
        <w:rPr>
          <w:rFonts w:ascii="Times" w:eastAsia="Batang" w:hAnsi="Times"/>
          <w:bCs/>
          <w:sz w:val="22"/>
        </w:rPr>
        <w:t>For the non-linked PRS resources, no aggregation is assumed even if the conditions are satisfied.</w:t>
      </w:r>
    </w:p>
    <w:p w14:paraId="0D28C490" w14:textId="77777777" w:rsidR="00D74BDD" w:rsidRPr="005907CB" w:rsidRDefault="00D74BDD" w:rsidP="005907CB">
      <w:pPr>
        <w:overflowPunct/>
        <w:autoSpaceDE/>
        <w:autoSpaceDN/>
        <w:adjustRightInd/>
        <w:snapToGrid w:val="0"/>
        <w:spacing w:after="120"/>
        <w:contextualSpacing/>
        <w:jc w:val="both"/>
        <w:rPr>
          <w:rFonts w:ascii="Times" w:eastAsia="Batang" w:hAnsi="Times" w:cs="Times"/>
          <w:bCs/>
          <w:sz w:val="22"/>
          <w:szCs w:val="28"/>
        </w:rPr>
      </w:pPr>
    </w:p>
    <w:p w14:paraId="0F727B47" w14:textId="00F08C75" w:rsidR="001D24FF" w:rsidRDefault="00937802" w:rsidP="00D1479C">
      <w:pPr>
        <w:snapToGrid w:val="0"/>
        <w:spacing w:after="0"/>
        <w:jc w:val="both"/>
        <w:rPr>
          <w:rFonts w:eastAsiaTheme="minorEastAsia"/>
          <w:iCs/>
          <w:sz w:val="22"/>
          <w:szCs w:val="22"/>
        </w:rPr>
      </w:pPr>
      <w:r>
        <w:rPr>
          <w:sz w:val="22"/>
          <w:szCs w:val="22"/>
          <w:lang w:eastAsia="x-none"/>
        </w:rPr>
        <w:t xml:space="preserve">In our view, </w:t>
      </w:r>
      <w:r w:rsidRPr="005907CB">
        <w:rPr>
          <w:sz w:val="22"/>
          <w:szCs w:val="22"/>
          <w:lang w:eastAsia="x-none"/>
        </w:rPr>
        <w:t>option 2</w:t>
      </w:r>
      <w:r>
        <w:rPr>
          <w:sz w:val="22"/>
          <w:szCs w:val="22"/>
          <w:lang w:eastAsia="x-none"/>
        </w:rPr>
        <w:t xml:space="preserve"> requires unnecessary burden at the </w:t>
      </w:r>
      <w:r w:rsidR="00FC417B">
        <w:rPr>
          <w:sz w:val="22"/>
          <w:szCs w:val="22"/>
          <w:lang w:eastAsia="x-none"/>
        </w:rPr>
        <w:t>gNB</w:t>
      </w:r>
      <w:r w:rsidR="00BC3F74">
        <w:rPr>
          <w:sz w:val="22"/>
          <w:szCs w:val="22"/>
          <w:lang w:eastAsia="x-none"/>
        </w:rPr>
        <w:t xml:space="preserve"> as </w:t>
      </w:r>
      <w:r w:rsidR="00FC417B">
        <w:rPr>
          <w:sz w:val="22"/>
          <w:szCs w:val="22"/>
          <w:lang w:eastAsia="x-none"/>
        </w:rPr>
        <w:t>it</w:t>
      </w:r>
      <w:r w:rsidR="00BC3F74">
        <w:rPr>
          <w:sz w:val="22"/>
          <w:szCs w:val="22"/>
          <w:lang w:eastAsia="x-none"/>
        </w:rPr>
        <w:t xml:space="preserve"> needs to </w:t>
      </w:r>
      <w:r w:rsidR="006852BB">
        <w:rPr>
          <w:sz w:val="22"/>
          <w:szCs w:val="22"/>
          <w:lang w:eastAsia="x-none"/>
        </w:rPr>
        <w:t xml:space="preserve">guarantee phase coherency although it is not </w:t>
      </w:r>
      <w:r w:rsidR="00E70FCE">
        <w:rPr>
          <w:sz w:val="22"/>
          <w:szCs w:val="22"/>
          <w:lang w:eastAsia="x-none"/>
        </w:rPr>
        <w:t>necessary</w:t>
      </w:r>
      <w:r>
        <w:rPr>
          <w:sz w:val="22"/>
          <w:szCs w:val="22"/>
          <w:lang w:eastAsia="x-none"/>
        </w:rPr>
        <w:t>.</w:t>
      </w:r>
      <w:r w:rsidR="005400FE">
        <w:rPr>
          <w:sz w:val="22"/>
          <w:szCs w:val="22"/>
          <w:lang w:eastAsia="x-none"/>
        </w:rPr>
        <w:t xml:space="preserve"> </w:t>
      </w:r>
      <w:r w:rsidR="00200293">
        <w:rPr>
          <w:sz w:val="22"/>
          <w:szCs w:val="22"/>
        </w:rPr>
        <w:t xml:space="preserve">For example, </w:t>
      </w:r>
      <w:r w:rsidR="00B32D31">
        <w:rPr>
          <w:rFonts w:eastAsiaTheme="minorEastAsia"/>
          <w:iCs/>
          <w:sz w:val="22"/>
          <w:szCs w:val="22"/>
        </w:rPr>
        <w:t>we assume</w:t>
      </w:r>
      <w:r w:rsidR="00B42D8D" w:rsidRPr="005907CB">
        <w:rPr>
          <w:rFonts w:eastAsiaTheme="minorEastAsia"/>
          <w:iCs/>
          <w:sz w:val="22"/>
          <w:szCs w:val="22"/>
        </w:rPr>
        <w:t xml:space="preserve"> two </w:t>
      </w:r>
      <w:r w:rsidR="00B32D31">
        <w:rPr>
          <w:rFonts w:eastAsiaTheme="minorEastAsia"/>
          <w:iCs/>
          <w:sz w:val="22"/>
          <w:szCs w:val="22"/>
        </w:rPr>
        <w:t xml:space="preserve">linked </w:t>
      </w:r>
      <w:r w:rsidR="009E433D">
        <w:rPr>
          <w:rFonts w:eastAsiaTheme="minorEastAsia"/>
          <w:iCs/>
          <w:sz w:val="22"/>
          <w:szCs w:val="22"/>
        </w:rPr>
        <w:t xml:space="preserve">PRS resource </w:t>
      </w:r>
      <w:r w:rsidR="00B42D8D" w:rsidRPr="005907CB">
        <w:rPr>
          <w:rFonts w:eastAsiaTheme="minorEastAsia"/>
          <w:iCs/>
          <w:sz w:val="22"/>
          <w:szCs w:val="22"/>
        </w:rPr>
        <w:t xml:space="preserve">sets </w:t>
      </w:r>
      <w:r w:rsidR="00E77F1A">
        <w:rPr>
          <w:rFonts w:eastAsiaTheme="minorEastAsia"/>
          <w:iCs/>
          <w:sz w:val="22"/>
          <w:szCs w:val="22"/>
        </w:rPr>
        <w:t xml:space="preserve">in </w:t>
      </w:r>
      <w:r w:rsidR="00B42D8D" w:rsidRPr="005907CB">
        <w:rPr>
          <w:rFonts w:eastAsiaTheme="minorEastAsia"/>
          <w:iCs/>
          <w:sz w:val="22"/>
          <w:szCs w:val="22"/>
        </w:rPr>
        <w:t>different PFLs</w:t>
      </w:r>
      <w:r w:rsidR="00E77F1A">
        <w:rPr>
          <w:rFonts w:eastAsiaTheme="minorEastAsia"/>
          <w:iCs/>
          <w:sz w:val="22"/>
          <w:szCs w:val="22"/>
        </w:rPr>
        <w:t xml:space="preserve"> such that</w:t>
      </w:r>
      <w:r w:rsidR="00B42D8D" w:rsidRPr="005907CB">
        <w:rPr>
          <w:rFonts w:eastAsiaTheme="minorEastAsia"/>
          <w:iCs/>
          <w:sz w:val="22"/>
          <w:szCs w:val="22"/>
        </w:rPr>
        <w:t xml:space="preserve"> </w:t>
      </w:r>
      <w:r w:rsidR="009E433D">
        <w:rPr>
          <w:rFonts w:eastAsiaTheme="minorEastAsia"/>
          <w:iCs/>
          <w:sz w:val="22"/>
          <w:szCs w:val="22"/>
        </w:rPr>
        <w:t xml:space="preserve">PRS resource </w:t>
      </w:r>
      <w:r w:rsidR="00B42D8D" w:rsidRPr="005907CB">
        <w:rPr>
          <w:rFonts w:eastAsiaTheme="minorEastAsia"/>
          <w:iCs/>
          <w:sz w:val="22"/>
          <w:szCs w:val="22"/>
        </w:rPr>
        <w:t>set #1={PRS</w:t>
      </w:r>
      <w:r w:rsidR="009E433D">
        <w:rPr>
          <w:rFonts w:eastAsiaTheme="minorEastAsia"/>
          <w:iCs/>
          <w:sz w:val="22"/>
          <w:szCs w:val="22"/>
        </w:rPr>
        <w:t xml:space="preserve"> resource</w:t>
      </w:r>
      <w:r w:rsidR="00B42D8D" w:rsidRPr="005907CB">
        <w:rPr>
          <w:rFonts w:eastAsiaTheme="minorEastAsia"/>
          <w:iCs/>
          <w:sz w:val="22"/>
          <w:szCs w:val="22"/>
        </w:rPr>
        <w:t xml:space="preserve"> #1, PRS </w:t>
      </w:r>
      <w:r w:rsidR="009E433D">
        <w:rPr>
          <w:rFonts w:eastAsiaTheme="minorEastAsia"/>
          <w:iCs/>
          <w:sz w:val="22"/>
          <w:szCs w:val="22"/>
        </w:rPr>
        <w:t xml:space="preserve">resource </w:t>
      </w:r>
      <w:r w:rsidR="00B42D8D" w:rsidRPr="005907CB">
        <w:rPr>
          <w:rFonts w:eastAsiaTheme="minorEastAsia"/>
          <w:iCs/>
          <w:sz w:val="22"/>
          <w:szCs w:val="22"/>
        </w:rPr>
        <w:t xml:space="preserve">#2} and </w:t>
      </w:r>
      <w:r w:rsidR="009E433D">
        <w:rPr>
          <w:rFonts w:eastAsiaTheme="minorEastAsia"/>
          <w:iCs/>
          <w:sz w:val="22"/>
          <w:szCs w:val="22"/>
        </w:rPr>
        <w:t xml:space="preserve">PRS resource </w:t>
      </w:r>
      <w:r w:rsidR="00B42D8D" w:rsidRPr="005907CB">
        <w:rPr>
          <w:rFonts w:eastAsiaTheme="minorEastAsia"/>
          <w:iCs/>
          <w:sz w:val="22"/>
          <w:szCs w:val="22"/>
        </w:rPr>
        <w:t xml:space="preserve">set #2={PRS </w:t>
      </w:r>
      <w:r w:rsidR="009E433D">
        <w:rPr>
          <w:rFonts w:eastAsiaTheme="minorEastAsia"/>
          <w:iCs/>
          <w:sz w:val="22"/>
          <w:szCs w:val="22"/>
        </w:rPr>
        <w:t xml:space="preserve">resource </w:t>
      </w:r>
      <w:r w:rsidR="00B42D8D" w:rsidRPr="005907CB">
        <w:rPr>
          <w:rFonts w:eastAsiaTheme="minorEastAsia"/>
          <w:iCs/>
          <w:sz w:val="22"/>
          <w:szCs w:val="22"/>
        </w:rPr>
        <w:t>#3, PRS</w:t>
      </w:r>
      <w:r w:rsidR="009E433D">
        <w:rPr>
          <w:rFonts w:eastAsiaTheme="minorEastAsia"/>
          <w:iCs/>
          <w:sz w:val="22"/>
          <w:szCs w:val="22"/>
        </w:rPr>
        <w:t xml:space="preserve"> resource</w:t>
      </w:r>
      <w:r w:rsidR="00B42D8D" w:rsidRPr="005907CB">
        <w:rPr>
          <w:rFonts w:eastAsiaTheme="minorEastAsia"/>
          <w:iCs/>
          <w:sz w:val="22"/>
          <w:szCs w:val="22"/>
        </w:rPr>
        <w:t xml:space="preserve"> #4}.</w:t>
      </w:r>
      <w:r w:rsidR="00FC417B">
        <w:rPr>
          <w:rFonts w:eastAsiaTheme="minorEastAsia"/>
          <w:iCs/>
          <w:sz w:val="22"/>
          <w:szCs w:val="22"/>
        </w:rPr>
        <w:t xml:space="preserve"> </w:t>
      </w:r>
      <w:r w:rsidR="00B42D8D" w:rsidRPr="005907CB">
        <w:rPr>
          <w:rFonts w:eastAsiaTheme="minorEastAsia"/>
          <w:iCs/>
          <w:sz w:val="22"/>
          <w:szCs w:val="22"/>
        </w:rPr>
        <w:t xml:space="preserve">LMF </w:t>
      </w:r>
      <w:r w:rsidR="00580A66">
        <w:rPr>
          <w:rFonts w:eastAsiaTheme="minorEastAsia"/>
          <w:iCs/>
          <w:sz w:val="22"/>
          <w:szCs w:val="22"/>
        </w:rPr>
        <w:t>may intend</w:t>
      </w:r>
      <w:r w:rsidR="00B42D8D" w:rsidRPr="005907CB">
        <w:rPr>
          <w:rFonts w:eastAsiaTheme="minorEastAsia"/>
          <w:iCs/>
          <w:sz w:val="22"/>
          <w:szCs w:val="22"/>
        </w:rPr>
        <w:t xml:space="preserve"> for PRS </w:t>
      </w:r>
      <w:r w:rsidR="009E433D">
        <w:rPr>
          <w:rFonts w:eastAsiaTheme="minorEastAsia"/>
          <w:iCs/>
          <w:sz w:val="22"/>
          <w:szCs w:val="22"/>
        </w:rPr>
        <w:t xml:space="preserve">resource </w:t>
      </w:r>
      <w:r w:rsidR="00B42D8D" w:rsidRPr="005907CB">
        <w:rPr>
          <w:rFonts w:eastAsiaTheme="minorEastAsia"/>
          <w:iCs/>
          <w:sz w:val="22"/>
          <w:szCs w:val="22"/>
        </w:rPr>
        <w:t xml:space="preserve">#1 and PRS </w:t>
      </w:r>
      <w:r w:rsidR="009E433D">
        <w:rPr>
          <w:rFonts w:eastAsiaTheme="minorEastAsia"/>
          <w:iCs/>
          <w:sz w:val="22"/>
          <w:szCs w:val="22"/>
        </w:rPr>
        <w:t xml:space="preserve">resource </w:t>
      </w:r>
      <w:r w:rsidR="00B42D8D" w:rsidRPr="005907CB">
        <w:rPr>
          <w:rFonts w:eastAsiaTheme="minorEastAsia"/>
          <w:iCs/>
          <w:sz w:val="22"/>
          <w:szCs w:val="22"/>
        </w:rPr>
        <w:t xml:space="preserve">#3 to be used to obtain joint measurements from a UE, while PRS </w:t>
      </w:r>
      <w:r w:rsidR="009E433D">
        <w:rPr>
          <w:rFonts w:eastAsiaTheme="minorEastAsia"/>
          <w:iCs/>
          <w:sz w:val="22"/>
          <w:szCs w:val="22"/>
        </w:rPr>
        <w:t xml:space="preserve">resource </w:t>
      </w:r>
      <w:r w:rsidR="00B42D8D" w:rsidRPr="005907CB">
        <w:rPr>
          <w:rFonts w:eastAsiaTheme="minorEastAsia"/>
          <w:iCs/>
          <w:sz w:val="22"/>
          <w:szCs w:val="22"/>
        </w:rPr>
        <w:t>#2 and PRS</w:t>
      </w:r>
      <w:r w:rsidR="009E433D">
        <w:rPr>
          <w:rFonts w:eastAsiaTheme="minorEastAsia"/>
          <w:iCs/>
          <w:sz w:val="22"/>
          <w:szCs w:val="22"/>
        </w:rPr>
        <w:t xml:space="preserve"> resource</w:t>
      </w:r>
      <w:r w:rsidR="00B42D8D" w:rsidRPr="005907CB">
        <w:rPr>
          <w:rFonts w:eastAsiaTheme="minorEastAsia"/>
          <w:iCs/>
          <w:sz w:val="22"/>
          <w:szCs w:val="22"/>
        </w:rPr>
        <w:t xml:space="preserve"> #4 are not intended for joint </w:t>
      </w:r>
      <w:r w:rsidR="009E433D" w:rsidRPr="009E433D">
        <w:rPr>
          <w:rFonts w:eastAsiaTheme="minorEastAsia"/>
          <w:iCs/>
          <w:sz w:val="22"/>
          <w:szCs w:val="22"/>
        </w:rPr>
        <w:t>measurements and</w:t>
      </w:r>
      <w:r w:rsidR="00B42D8D" w:rsidRPr="005907CB">
        <w:rPr>
          <w:rFonts w:eastAsiaTheme="minorEastAsia"/>
          <w:iCs/>
          <w:sz w:val="22"/>
          <w:szCs w:val="22"/>
        </w:rPr>
        <w:t xml:space="preserve"> are </w:t>
      </w:r>
      <w:r w:rsidR="009E433D">
        <w:rPr>
          <w:rFonts w:eastAsiaTheme="minorEastAsia"/>
          <w:iCs/>
          <w:sz w:val="22"/>
          <w:szCs w:val="22"/>
        </w:rPr>
        <w:t>intended for</w:t>
      </w:r>
      <w:r w:rsidR="00B42D8D" w:rsidRPr="005907CB">
        <w:rPr>
          <w:rFonts w:eastAsiaTheme="minorEastAsia"/>
          <w:iCs/>
          <w:sz w:val="22"/>
          <w:szCs w:val="22"/>
        </w:rPr>
        <w:t xml:space="preserve"> UEs </w:t>
      </w:r>
      <w:r w:rsidR="00B81E2F">
        <w:rPr>
          <w:rFonts w:eastAsiaTheme="minorEastAsia"/>
          <w:iCs/>
          <w:sz w:val="22"/>
          <w:szCs w:val="22"/>
        </w:rPr>
        <w:t>for</w:t>
      </w:r>
      <w:r w:rsidR="00306D23">
        <w:rPr>
          <w:rFonts w:eastAsiaTheme="minorEastAsia"/>
          <w:iCs/>
          <w:sz w:val="22"/>
          <w:szCs w:val="22"/>
        </w:rPr>
        <w:t xml:space="preserve"> </w:t>
      </w:r>
      <w:r w:rsidR="009E433D">
        <w:rPr>
          <w:rFonts w:eastAsiaTheme="minorEastAsia"/>
          <w:iCs/>
          <w:sz w:val="22"/>
          <w:szCs w:val="22"/>
        </w:rPr>
        <w:t>a single PFL-based positioning</w:t>
      </w:r>
      <w:r w:rsidR="00B42D8D" w:rsidRPr="005907CB">
        <w:rPr>
          <w:rFonts w:eastAsiaTheme="minorEastAsia"/>
          <w:iCs/>
          <w:sz w:val="22"/>
          <w:szCs w:val="22"/>
        </w:rPr>
        <w:t xml:space="preserve">. </w:t>
      </w:r>
      <w:r w:rsidR="005641C9">
        <w:rPr>
          <w:rFonts w:eastAsiaTheme="minorEastAsia"/>
          <w:iCs/>
          <w:sz w:val="22"/>
          <w:szCs w:val="22"/>
        </w:rPr>
        <w:t xml:space="preserve">That is, </w:t>
      </w:r>
      <w:r w:rsidR="005641C9" w:rsidRPr="00E959A5">
        <w:rPr>
          <w:rFonts w:eastAsiaTheme="minorEastAsia"/>
          <w:iCs/>
          <w:sz w:val="22"/>
          <w:szCs w:val="22"/>
        </w:rPr>
        <w:t xml:space="preserve">PRS </w:t>
      </w:r>
      <w:r w:rsidR="005641C9">
        <w:rPr>
          <w:rFonts w:eastAsiaTheme="minorEastAsia"/>
          <w:iCs/>
          <w:sz w:val="22"/>
          <w:szCs w:val="22"/>
        </w:rPr>
        <w:t xml:space="preserve">resource </w:t>
      </w:r>
      <w:r w:rsidR="005641C9" w:rsidRPr="00E959A5">
        <w:rPr>
          <w:rFonts w:eastAsiaTheme="minorEastAsia"/>
          <w:iCs/>
          <w:sz w:val="22"/>
          <w:szCs w:val="22"/>
        </w:rPr>
        <w:t>#2 and PRS</w:t>
      </w:r>
      <w:r w:rsidR="005641C9">
        <w:rPr>
          <w:rFonts w:eastAsiaTheme="minorEastAsia"/>
          <w:iCs/>
          <w:sz w:val="22"/>
          <w:szCs w:val="22"/>
        </w:rPr>
        <w:t xml:space="preserve"> resource</w:t>
      </w:r>
      <w:r w:rsidR="005641C9" w:rsidRPr="00E959A5">
        <w:rPr>
          <w:rFonts w:eastAsiaTheme="minorEastAsia"/>
          <w:iCs/>
          <w:sz w:val="22"/>
          <w:szCs w:val="22"/>
        </w:rPr>
        <w:t xml:space="preserve"> #4</w:t>
      </w:r>
      <w:r w:rsidR="00B42D8D" w:rsidRPr="005907CB">
        <w:rPr>
          <w:rFonts w:eastAsiaTheme="minorEastAsia"/>
          <w:iCs/>
          <w:sz w:val="22"/>
          <w:szCs w:val="22"/>
        </w:rPr>
        <w:t xml:space="preserve"> of </w:t>
      </w:r>
      <w:r w:rsidR="005641C9">
        <w:rPr>
          <w:rFonts w:eastAsiaTheme="minorEastAsia"/>
          <w:iCs/>
          <w:sz w:val="22"/>
          <w:szCs w:val="22"/>
        </w:rPr>
        <w:t>different</w:t>
      </w:r>
      <w:r w:rsidR="00B42D8D" w:rsidRPr="005907CB">
        <w:rPr>
          <w:rFonts w:eastAsiaTheme="minorEastAsia"/>
          <w:iCs/>
          <w:sz w:val="22"/>
          <w:szCs w:val="22"/>
        </w:rPr>
        <w:t xml:space="preserve"> PFL</w:t>
      </w:r>
      <w:r w:rsidR="005641C9">
        <w:rPr>
          <w:rFonts w:eastAsiaTheme="minorEastAsia"/>
          <w:iCs/>
          <w:sz w:val="22"/>
          <w:szCs w:val="22"/>
        </w:rPr>
        <w:t>s</w:t>
      </w:r>
      <w:r w:rsidR="00B42D8D" w:rsidRPr="005907CB">
        <w:rPr>
          <w:rFonts w:eastAsiaTheme="minorEastAsia"/>
          <w:iCs/>
          <w:sz w:val="22"/>
          <w:szCs w:val="22"/>
        </w:rPr>
        <w:t xml:space="preserve"> </w:t>
      </w:r>
      <w:r w:rsidR="005641C9">
        <w:rPr>
          <w:rFonts w:eastAsiaTheme="minorEastAsia"/>
          <w:iCs/>
          <w:sz w:val="22"/>
          <w:szCs w:val="22"/>
        </w:rPr>
        <w:t>can be</w:t>
      </w:r>
      <w:r w:rsidR="00B42D8D" w:rsidRPr="005907CB">
        <w:rPr>
          <w:rFonts w:eastAsiaTheme="minorEastAsia"/>
          <w:iCs/>
          <w:sz w:val="22"/>
          <w:szCs w:val="22"/>
        </w:rPr>
        <w:t xml:space="preserve"> </w:t>
      </w:r>
      <w:r w:rsidR="00ED3F60">
        <w:rPr>
          <w:rFonts w:eastAsiaTheme="minorEastAsia"/>
          <w:iCs/>
          <w:sz w:val="22"/>
          <w:szCs w:val="22"/>
        </w:rPr>
        <w:t>configured by the LMF</w:t>
      </w:r>
      <w:r w:rsidR="00B42D8D" w:rsidRPr="005907CB">
        <w:rPr>
          <w:rFonts w:eastAsiaTheme="minorEastAsia"/>
          <w:iCs/>
          <w:sz w:val="22"/>
          <w:szCs w:val="22"/>
        </w:rPr>
        <w:t xml:space="preserve"> to </w:t>
      </w:r>
      <w:r w:rsidR="00881DD3">
        <w:rPr>
          <w:rFonts w:eastAsiaTheme="minorEastAsia"/>
          <w:iCs/>
          <w:sz w:val="22"/>
          <w:szCs w:val="22"/>
        </w:rPr>
        <w:t xml:space="preserve">different </w:t>
      </w:r>
      <w:r w:rsidR="00B42D8D" w:rsidRPr="005907CB">
        <w:rPr>
          <w:rFonts w:eastAsiaTheme="minorEastAsia"/>
          <w:iCs/>
          <w:sz w:val="22"/>
          <w:szCs w:val="22"/>
        </w:rPr>
        <w:t xml:space="preserve">UEs </w:t>
      </w:r>
      <w:r w:rsidR="00D72494">
        <w:rPr>
          <w:rFonts w:eastAsiaTheme="minorEastAsia"/>
          <w:iCs/>
          <w:sz w:val="22"/>
          <w:szCs w:val="22"/>
        </w:rPr>
        <w:t xml:space="preserve">without the intention </w:t>
      </w:r>
      <w:r w:rsidR="009109B4">
        <w:rPr>
          <w:rFonts w:eastAsiaTheme="minorEastAsia"/>
          <w:iCs/>
          <w:sz w:val="22"/>
          <w:szCs w:val="22"/>
        </w:rPr>
        <w:t>of obtaining</w:t>
      </w:r>
      <w:r w:rsidR="00D72494">
        <w:rPr>
          <w:rFonts w:eastAsiaTheme="minorEastAsia"/>
          <w:iCs/>
          <w:sz w:val="22"/>
          <w:szCs w:val="22"/>
        </w:rPr>
        <w:t xml:space="preserve"> joint measurements</w:t>
      </w:r>
      <w:r w:rsidR="009109B4">
        <w:rPr>
          <w:rFonts w:eastAsiaTheme="minorEastAsia"/>
          <w:iCs/>
          <w:sz w:val="22"/>
          <w:szCs w:val="22"/>
        </w:rPr>
        <w:t xml:space="preserve"> across PFLs</w:t>
      </w:r>
      <w:r w:rsidR="00B42D8D" w:rsidRPr="005907CB">
        <w:rPr>
          <w:rFonts w:eastAsiaTheme="minorEastAsia"/>
          <w:iCs/>
          <w:sz w:val="22"/>
          <w:szCs w:val="22"/>
        </w:rPr>
        <w:t xml:space="preserve">. </w:t>
      </w:r>
    </w:p>
    <w:p w14:paraId="76069CBB" w14:textId="77777777" w:rsidR="006A2A03" w:rsidRDefault="006A2A03" w:rsidP="00D1479C">
      <w:pPr>
        <w:snapToGrid w:val="0"/>
        <w:spacing w:after="0"/>
        <w:jc w:val="both"/>
        <w:rPr>
          <w:rFonts w:eastAsiaTheme="minorEastAsia"/>
          <w:iCs/>
          <w:sz w:val="22"/>
          <w:szCs w:val="22"/>
        </w:rPr>
      </w:pPr>
    </w:p>
    <w:p w14:paraId="4C2E79E9" w14:textId="114A5E57" w:rsidR="00937802" w:rsidRPr="00B42D8D" w:rsidRDefault="00D20879" w:rsidP="00D1479C">
      <w:pPr>
        <w:snapToGrid w:val="0"/>
        <w:spacing w:after="0"/>
        <w:jc w:val="both"/>
        <w:rPr>
          <w:sz w:val="22"/>
          <w:szCs w:val="22"/>
        </w:rPr>
      </w:pPr>
      <w:r>
        <w:rPr>
          <w:rFonts w:eastAsiaTheme="minorEastAsia"/>
          <w:iCs/>
          <w:sz w:val="22"/>
          <w:szCs w:val="22"/>
        </w:rPr>
        <w:t xml:space="preserve">However, </w:t>
      </w:r>
      <w:r w:rsidR="009948D4">
        <w:rPr>
          <w:rFonts w:eastAsiaTheme="minorEastAsia"/>
          <w:iCs/>
          <w:sz w:val="22"/>
          <w:szCs w:val="22"/>
        </w:rPr>
        <w:t>the</w:t>
      </w:r>
      <w:r w:rsidR="00ED0E07">
        <w:rPr>
          <w:rFonts w:eastAsiaTheme="minorEastAsia"/>
          <w:iCs/>
          <w:sz w:val="22"/>
          <w:szCs w:val="22"/>
        </w:rPr>
        <w:t xml:space="preserve"> two</w:t>
      </w:r>
      <w:r w:rsidR="009948D4">
        <w:rPr>
          <w:rFonts w:eastAsiaTheme="minorEastAsia"/>
          <w:iCs/>
          <w:sz w:val="22"/>
          <w:szCs w:val="22"/>
        </w:rPr>
        <w:t xml:space="preserve"> PRS resource set</w:t>
      </w:r>
      <w:r w:rsidR="00ED0E07">
        <w:rPr>
          <w:rFonts w:eastAsiaTheme="minorEastAsia"/>
          <w:iCs/>
          <w:sz w:val="22"/>
          <w:szCs w:val="22"/>
        </w:rPr>
        <w:t xml:space="preserve">s are linked and if the agreed </w:t>
      </w:r>
      <w:r w:rsidR="00B42D8D" w:rsidRPr="005907CB">
        <w:rPr>
          <w:rFonts w:eastAsiaTheme="minorEastAsia"/>
          <w:iCs/>
          <w:sz w:val="22"/>
          <w:szCs w:val="22"/>
        </w:rPr>
        <w:t xml:space="preserve">conditions are </w:t>
      </w:r>
      <w:r w:rsidR="00032BBF">
        <w:rPr>
          <w:rFonts w:eastAsiaTheme="minorEastAsia"/>
          <w:iCs/>
          <w:sz w:val="22"/>
          <w:szCs w:val="22"/>
        </w:rPr>
        <w:t>satisfied</w:t>
      </w:r>
      <w:r w:rsidR="00B42D8D" w:rsidRPr="005907CB">
        <w:rPr>
          <w:rFonts w:eastAsiaTheme="minorEastAsia"/>
          <w:iCs/>
          <w:sz w:val="22"/>
          <w:szCs w:val="22"/>
        </w:rPr>
        <w:t xml:space="preserve"> such as the same QCL and comb-size, the gNB should </w:t>
      </w:r>
      <w:r w:rsidR="00032BBF">
        <w:rPr>
          <w:rFonts w:eastAsiaTheme="minorEastAsia"/>
          <w:iCs/>
          <w:sz w:val="22"/>
          <w:szCs w:val="22"/>
        </w:rPr>
        <w:t>guarantee phase</w:t>
      </w:r>
      <w:r w:rsidR="00B42D8D" w:rsidRPr="005907CB">
        <w:rPr>
          <w:rFonts w:eastAsiaTheme="minorEastAsia"/>
          <w:iCs/>
          <w:sz w:val="22"/>
          <w:szCs w:val="22"/>
        </w:rPr>
        <w:t xml:space="preserve"> coherency every transmission </w:t>
      </w:r>
      <w:r w:rsidR="00D74BDD" w:rsidRPr="00D74BDD">
        <w:rPr>
          <w:rFonts w:eastAsiaTheme="minorEastAsia"/>
          <w:iCs/>
          <w:sz w:val="22"/>
          <w:szCs w:val="22"/>
        </w:rPr>
        <w:t>occasions</w:t>
      </w:r>
      <w:r w:rsidR="00032BBF">
        <w:rPr>
          <w:rFonts w:eastAsiaTheme="minorEastAsia"/>
          <w:iCs/>
          <w:sz w:val="22"/>
          <w:szCs w:val="22"/>
        </w:rPr>
        <w:t xml:space="preserve"> for the </w:t>
      </w:r>
      <w:r w:rsidR="00611E0A">
        <w:rPr>
          <w:rFonts w:eastAsiaTheme="minorEastAsia"/>
          <w:iCs/>
          <w:sz w:val="22"/>
          <w:szCs w:val="22"/>
        </w:rPr>
        <w:t xml:space="preserve">transmission of PRSs configured </w:t>
      </w:r>
      <w:r w:rsidR="00C75709">
        <w:rPr>
          <w:rFonts w:eastAsiaTheme="minorEastAsia"/>
          <w:iCs/>
          <w:sz w:val="22"/>
          <w:szCs w:val="22"/>
        </w:rPr>
        <w:t xml:space="preserve">as </w:t>
      </w:r>
      <w:r w:rsidR="00032BBF">
        <w:rPr>
          <w:rFonts w:eastAsiaTheme="minorEastAsia"/>
          <w:iCs/>
          <w:sz w:val="22"/>
          <w:szCs w:val="22"/>
        </w:rPr>
        <w:t>PRS resource</w:t>
      </w:r>
      <w:r w:rsidR="00611E0A">
        <w:rPr>
          <w:rFonts w:eastAsiaTheme="minorEastAsia"/>
          <w:iCs/>
          <w:sz w:val="22"/>
          <w:szCs w:val="22"/>
        </w:rPr>
        <w:t xml:space="preserve"> #2 and PRS resource #4</w:t>
      </w:r>
      <w:r w:rsidR="006A2A03">
        <w:rPr>
          <w:rFonts w:eastAsiaTheme="minorEastAsia"/>
          <w:iCs/>
          <w:sz w:val="22"/>
          <w:szCs w:val="22"/>
        </w:rPr>
        <w:t>, which</w:t>
      </w:r>
      <w:r w:rsidR="00B42D8D" w:rsidRPr="005907CB">
        <w:rPr>
          <w:rFonts w:eastAsiaTheme="minorEastAsia"/>
          <w:iCs/>
          <w:sz w:val="22"/>
          <w:szCs w:val="22"/>
        </w:rPr>
        <w:t xml:space="preserve"> it is not </w:t>
      </w:r>
      <w:r w:rsidR="006A2A03">
        <w:rPr>
          <w:rFonts w:eastAsiaTheme="minorEastAsia"/>
          <w:iCs/>
          <w:sz w:val="22"/>
          <w:szCs w:val="22"/>
        </w:rPr>
        <w:t xml:space="preserve">a </w:t>
      </w:r>
      <w:r w:rsidR="00B42D8D" w:rsidRPr="005907CB">
        <w:rPr>
          <w:rFonts w:eastAsiaTheme="minorEastAsia"/>
          <w:iCs/>
          <w:sz w:val="22"/>
          <w:szCs w:val="22"/>
        </w:rPr>
        <w:t xml:space="preserve">necessary </w:t>
      </w:r>
      <w:r w:rsidR="006A2A03">
        <w:rPr>
          <w:rFonts w:eastAsiaTheme="minorEastAsia"/>
          <w:iCs/>
          <w:sz w:val="22"/>
          <w:szCs w:val="22"/>
        </w:rPr>
        <w:t>behavior at the gNB</w:t>
      </w:r>
      <w:r w:rsidR="00B42D8D" w:rsidRPr="005907CB">
        <w:rPr>
          <w:rFonts w:eastAsiaTheme="minorEastAsia"/>
          <w:iCs/>
          <w:sz w:val="22"/>
          <w:szCs w:val="22"/>
        </w:rPr>
        <w:t>.</w:t>
      </w:r>
    </w:p>
    <w:p w14:paraId="4EF8478A" w14:textId="77777777" w:rsidR="00AC320E" w:rsidRPr="00B42D8D" w:rsidRDefault="00AC320E">
      <w:pPr>
        <w:spacing w:after="0"/>
        <w:rPr>
          <w:rFonts w:eastAsia="Times New Roman"/>
          <w:sz w:val="22"/>
          <w:szCs w:val="22"/>
          <w:lang w:val="en-US"/>
        </w:rPr>
      </w:pPr>
    </w:p>
    <w:p w14:paraId="381A3C29" w14:textId="2009E0FD" w:rsidR="00BD6C1D" w:rsidRDefault="00C44C90">
      <w:pPr>
        <w:spacing w:after="0"/>
        <w:rPr>
          <w:lang w:eastAsia="x-none"/>
        </w:rPr>
      </w:pPr>
      <w:r w:rsidRPr="005F1B1F">
        <w:rPr>
          <w:b/>
          <w:bCs/>
          <w:sz w:val="22"/>
          <w:szCs w:val="22"/>
          <w:lang w:eastAsia="x-none"/>
        </w:rPr>
        <w:t>Proposal</w:t>
      </w:r>
      <w:r w:rsidR="00D154CB">
        <w:rPr>
          <w:b/>
          <w:bCs/>
          <w:sz w:val="22"/>
          <w:szCs w:val="22"/>
          <w:lang w:eastAsia="x-none"/>
        </w:rPr>
        <w:t xml:space="preserve"> </w:t>
      </w:r>
      <w:r w:rsidR="002E156B">
        <w:rPr>
          <w:b/>
          <w:bCs/>
          <w:sz w:val="22"/>
          <w:szCs w:val="22"/>
          <w:lang w:eastAsia="x-none"/>
        </w:rPr>
        <w:t>3</w:t>
      </w:r>
      <w:r w:rsidRPr="005F1B1F">
        <w:rPr>
          <w:b/>
          <w:bCs/>
          <w:sz w:val="22"/>
          <w:szCs w:val="22"/>
          <w:lang w:eastAsia="x-none"/>
        </w:rPr>
        <w:t>:</w:t>
      </w:r>
      <w:r w:rsidRPr="005F1B1F">
        <w:rPr>
          <w:sz w:val="22"/>
          <w:szCs w:val="22"/>
          <w:lang w:eastAsia="x-none"/>
        </w:rPr>
        <w:t xml:space="preserve"> </w:t>
      </w:r>
      <w:r w:rsidR="00755783">
        <w:rPr>
          <w:sz w:val="22"/>
          <w:szCs w:val="22"/>
          <w:lang w:eastAsia="x-none"/>
        </w:rPr>
        <w:t xml:space="preserve">For the </w:t>
      </w:r>
      <w:r w:rsidR="00755783" w:rsidRPr="005F1B1F">
        <w:rPr>
          <w:sz w:val="22"/>
          <w:szCs w:val="22"/>
        </w:rPr>
        <w:t xml:space="preserve">enhancement of </w:t>
      </w:r>
      <w:r w:rsidR="00755783">
        <w:rPr>
          <w:sz w:val="22"/>
          <w:szCs w:val="22"/>
        </w:rPr>
        <w:t xml:space="preserve">DL </w:t>
      </w:r>
      <w:r w:rsidR="00755783" w:rsidRPr="005F1B1F">
        <w:rPr>
          <w:sz w:val="22"/>
          <w:szCs w:val="22"/>
        </w:rPr>
        <w:t>PRS configuration to inform UE by LMF</w:t>
      </w:r>
      <w:r w:rsidR="00D31D67">
        <w:rPr>
          <w:sz w:val="22"/>
          <w:szCs w:val="22"/>
        </w:rPr>
        <w:t xml:space="preserve"> which PFLs are linked</w:t>
      </w:r>
      <w:r w:rsidR="00755783">
        <w:rPr>
          <w:sz w:val="22"/>
          <w:szCs w:val="22"/>
        </w:rPr>
        <w:t>,</w:t>
      </w:r>
      <w:r w:rsidR="00755783" w:rsidRPr="005F1B1F">
        <w:rPr>
          <w:sz w:val="22"/>
          <w:szCs w:val="22"/>
        </w:rPr>
        <w:t xml:space="preserve"> </w:t>
      </w:r>
      <w:r w:rsidR="00755783">
        <w:rPr>
          <w:sz w:val="22"/>
          <w:szCs w:val="22"/>
          <w:lang w:eastAsia="x-none"/>
        </w:rPr>
        <w:t>s</w:t>
      </w:r>
      <w:r>
        <w:rPr>
          <w:sz w:val="22"/>
          <w:szCs w:val="22"/>
          <w:lang w:eastAsia="x-none"/>
        </w:rPr>
        <w:t xml:space="preserve">upport </w:t>
      </w:r>
      <w:r w:rsidR="00D74BDD">
        <w:rPr>
          <w:sz w:val="22"/>
          <w:szCs w:val="22"/>
          <w:lang w:eastAsia="x-none"/>
        </w:rPr>
        <w:t xml:space="preserve">option 3 (per </w:t>
      </w:r>
      <w:r w:rsidR="00755783">
        <w:rPr>
          <w:sz w:val="22"/>
          <w:szCs w:val="22"/>
          <w:lang w:eastAsia="x-none"/>
        </w:rPr>
        <w:t xml:space="preserve">the link is </w:t>
      </w:r>
      <w:r w:rsidR="00CE0742">
        <w:rPr>
          <w:sz w:val="22"/>
          <w:szCs w:val="22"/>
          <w:lang w:eastAsia="x-none"/>
        </w:rPr>
        <w:t>per</w:t>
      </w:r>
      <w:r w:rsidR="00755783">
        <w:rPr>
          <w:sz w:val="22"/>
          <w:szCs w:val="22"/>
          <w:lang w:eastAsia="x-none"/>
        </w:rPr>
        <w:t xml:space="preserve"> TRP</w:t>
      </w:r>
      <w:r w:rsidR="0032416C">
        <w:rPr>
          <w:sz w:val="22"/>
          <w:szCs w:val="22"/>
          <w:lang w:eastAsia="x-none"/>
        </w:rPr>
        <w:t xml:space="preserve"> within the PFL</w:t>
      </w:r>
      <w:r w:rsidR="002614CF">
        <w:rPr>
          <w:sz w:val="22"/>
          <w:szCs w:val="22"/>
          <w:lang w:eastAsia="x-none"/>
        </w:rPr>
        <w:t xml:space="preserve"> and per PRS resource basis. </w:t>
      </w:r>
    </w:p>
    <w:p w14:paraId="01151E87" w14:textId="6B656609" w:rsidR="001107D9" w:rsidRDefault="001107D9" w:rsidP="001107D9">
      <w:pPr>
        <w:pStyle w:val="Heading3"/>
      </w:pPr>
      <w:r>
        <w:t xml:space="preserve">DL Measurement </w:t>
      </w:r>
    </w:p>
    <w:p w14:paraId="29AC5649" w14:textId="36091789" w:rsidR="0082498D" w:rsidRPr="00D1479C" w:rsidRDefault="00E54584" w:rsidP="00EE5B7A">
      <w:pPr>
        <w:rPr>
          <w:sz w:val="22"/>
          <w:szCs w:val="22"/>
          <w:lang w:eastAsia="x-none"/>
        </w:rPr>
      </w:pPr>
      <w:r>
        <w:rPr>
          <w:sz w:val="22"/>
          <w:szCs w:val="22"/>
          <w:lang w:eastAsia="x-none"/>
        </w:rPr>
        <w:t xml:space="preserve">RAN1 made </w:t>
      </w:r>
      <w:r w:rsidR="00EF3BB4">
        <w:rPr>
          <w:sz w:val="22"/>
          <w:szCs w:val="22"/>
          <w:lang w:eastAsia="x-none"/>
        </w:rPr>
        <w:t xml:space="preserve">the following agreement </w:t>
      </w:r>
      <w:r>
        <w:rPr>
          <w:sz w:val="22"/>
          <w:szCs w:val="22"/>
          <w:lang w:eastAsia="x-none"/>
        </w:rPr>
        <w:t>on the measurement</w:t>
      </w:r>
      <w:r w:rsidR="00EF3BB4">
        <w:rPr>
          <w:sz w:val="22"/>
          <w:szCs w:val="22"/>
          <w:lang w:eastAsia="x-none"/>
        </w:rPr>
        <w:t xml:space="preserve"> reporting</w:t>
      </w:r>
      <w:r>
        <w:rPr>
          <w:sz w:val="22"/>
          <w:szCs w:val="22"/>
          <w:lang w:eastAsia="x-none"/>
        </w:rPr>
        <w:t xml:space="preserve"> for the PRS resources aggregated across multiple PFLs.</w:t>
      </w:r>
    </w:p>
    <w:p w14:paraId="7D41C92F" w14:textId="77777777" w:rsidR="00A61DBE" w:rsidRPr="005907CB" w:rsidRDefault="00A61DBE" w:rsidP="005907CB">
      <w:pPr>
        <w:spacing w:after="0"/>
        <w:rPr>
          <w:b/>
          <w:sz w:val="22"/>
          <w:szCs w:val="22"/>
          <w:lang w:val="en-US" w:eastAsia="x-none"/>
        </w:rPr>
      </w:pPr>
      <w:r w:rsidRPr="005907CB">
        <w:rPr>
          <w:b/>
          <w:sz w:val="22"/>
          <w:szCs w:val="22"/>
          <w:highlight w:val="green"/>
          <w:lang w:val="en-US" w:eastAsia="x-none"/>
        </w:rPr>
        <w:t>Agreement</w:t>
      </w:r>
    </w:p>
    <w:p w14:paraId="5FD016F2" w14:textId="77777777" w:rsidR="00A61DBE" w:rsidRPr="005907CB" w:rsidRDefault="00A61DBE" w:rsidP="00A61DBE">
      <w:pPr>
        <w:snapToGrid w:val="0"/>
        <w:jc w:val="both"/>
        <w:rPr>
          <w:sz w:val="22"/>
          <w:szCs w:val="22"/>
        </w:rPr>
      </w:pPr>
      <w:r w:rsidRPr="005907CB">
        <w:rPr>
          <w:sz w:val="22"/>
          <w:szCs w:val="22"/>
        </w:rPr>
        <w:t>For PRS resources aggregated across PFLs for DL-TDOA and multi-RTT positioning methods, use similar signaling as the existing Rel-16/Rel-17 DL PRS measurement of single PFL with the necessary update.</w:t>
      </w:r>
    </w:p>
    <w:p w14:paraId="4D0D19F4" w14:textId="77777777" w:rsidR="00A61DBE" w:rsidRPr="005907CB" w:rsidRDefault="00A61DBE" w:rsidP="00A61DBE">
      <w:pPr>
        <w:pStyle w:val="ListParagraph"/>
        <w:numPr>
          <w:ilvl w:val="0"/>
          <w:numId w:val="19"/>
        </w:numPr>
        <w:overflowPunct/>
        <w:autoSpaceDE/>
        <w:autoSpaceDN/>
        <w:adjustRightInd/>
        <w:snapToGrid w:val="0"/>
        <w:spacing w:after="0"/>
        <w:jc w:val="both"/>
        <w:rPr>
          <w:sz w:val="22"/>
          <w:szCs w:val="22"/>
        </w:rPr>
      </w:pPr>
      <w:r w:rsidRPr="005907CB">
        <w:rPr>
          <w:sz w:val="22"/>
          <w:szCs w:val="22"/>
        </w:rPr>
        <w:t xml:space="preserve">FFS: In a measurement report element, single RSRP or single RSRPP is reported </w:t>
      </w:r>
    </w:p>
    <w:p w14:paraId="0AA98FE4" w14:textId="77777777" w:rsidR="00A61DBE" w:rsidRPr="005907CB" w:rsidRDefault="00A61DBE" w:rsidP="00A61DBE">
      <w:pPr>
        <w:pStyle w:val="ListParagraph"/>
        <w:numPr>
          <w:ilvl w:val="0"/>
          <w:numId w:val="19"/>
        </w:numPr>
        <w:overflowPunct/>
        <w:autoSpaceDE/>
        <w:autoSpaceDN/>
        <w:adjustRightInd/>
        <w:snapToGrid w:val="0"/>
        <w:spacing w:after="0"/>
        <w:jc w:val="both"/>
        <w:textAlignment w:val="auto"/>
        <w:rPr>
          <w:rFonts w:eastAsia="DengXian"/>
          <w:sz w:val="22"/>
          <w:szCs w:val="22"/>
          <w:lang w:eastAsia="zh-CN"/>
        </w:rPr>
      </w:pPr>
      <w:r w:rsidRPr="005907CB">
        <w:rPr>
          <w:rFonts w:eastAsia="DengXian"/>
          <w:sz w:val="22"/>
          <w:szCs w:val="22"/>
          <w:lang w:eastAsia="zh-CN"/>
        </w:rPr>
        <w:t xml:space="preserve">In a measurement report element, PFL aggregation indication is supported </w:t>
      </w:r>
      <w:r w:rsidRPr="005907CB">
        <w:rPr>
          <w:sz w:val="22"/>
          <w:szCs w:val="22"/>
        </w:rPr>
        <w:t>to indicate whether/which measurement is aggregated</w:t>
      </w:r>
    </w:p>
    <w:p w14:paraId="2601E709" w14:textId="77777777" w:rsidR="00A61DBE" w:rsidRPr="005907CB" w:rsidRDefault="00A61DBE" w:rsidP="00A61DBE">
      <w:pPr>
        <w:pStyle w:val="ListParagraph"/>
        <w:numPr>
          <w:ilvl w:val="0"/>
          <w:numId w:val="19"/>
        </w:numPr>
        <w:overflowPunct/>
        <w:autoSpaceDE/>
        <w:autoSpaceDN/>
        <w:adjustRightInd/>
        <w:snapToGrid w:val="0"/>
        <w:spacing w:after="0"/>
        <w:jc w:val="both"/>
        <w:rPr>
          <w:sz w:val="22"/>
          <w:szCs w:val="22"/>
        </w:rPr>
      </w:pPr>
      <w:r w:rsidRPr="005907CB">
        <w:rPr>
          <w:sz w:val="22"/>
          <w:szCs w:val="22"/>
        </w:rPr>
        <w:t xml:space="preserve">Support new signaling in location information request message to indicate UE </w:t>
      </w:r>
      <w:r w:rsidRPr="005907CB">
        <w:rPr>
          <w:sz w:val="22"/>
          <w:szCs w:val="22"/>
          <w:lang w:eastAsia="zh-CN"/>
        </w:rPr>
        <w:t xml:space="preserve">whether </w:t>
      </w:r>
      <w:r w:rsidRPr="005907CB">
        <w:rPr>
          <w:sz w:val="22"/>
          <w:szCs w:val="22"/>
        </w:rPr>
        <w:t>to perform joint measurement across aggregated PFLs</w:t>
      </w:r>
    </w:p>
    <w:p w14:paraId="32090981" w14:textId="77777777" w:rsidR="00A61DBE" w:rsidRPr="005907CB" w:rsidRDefault="00A61DBE" w:rsidP="00A61DBE">
      <w:pPr>
        <w:pStyle w:val="ListParagraph"/>
        <w:numPr>
          <w:ilvl w:val="0"/>
          <w:numId w:val="19"/>
        </w:numPr>
        <w:overflowPunct/>
        <w:autoSpaceDE/>
        <w:autoSpaceDN/>
        <w:adjustRightInd/>
        <w:snapToGrid w:val="0"/>
        <w:spacing w:after="0"/>
        <w:jc w:val="both"/>
        <w:rPr>
          <w:sz w:val="22"/>
          <w:szCs w:val="22"/>
        </w:rPr>
      </w:pPr>
      <w:r w:rsidRPr="005907CB">
        <w:rPr>
          <w:sz w:val="22"/>
          <w:szCs w:val="22"/>
        </w:rPr>
        <w:t>Single RSTD reference in assistance data and measurement report is used for PRS bandwidth aggregat</w:t>
      </w:r>
      <w:r w:rsidRPr="005907CB">
        <w:rPr>
          <w:sz w:val="22"/>
          <w:szCs w:val="22"/>
          <w:lang w:eastAsia="zh-CN"/>
        </w:rPr>
        <w:t>i</w:t>
      </w:r>
      <w:r w:rsidRPr="005907CB">
        <w:rPr>
          <w:sz w:val="22"/>
          <w:szCs w:val="22"/>
        </w:rPr>
        <w:t>on measurement</w:t>
      </w:r>
    </w:p>
    <w:p w14:paraId="1FBE6D69" w14:textId="77777777" w:rsidR="00A61DBE" w:rsidRPr="005907CB" w:rsidRDefault="00A61DBE" w:rsidP="005907CB">
      <w:pPr>
        <w:pStyle w:val="ListParagraph"/>
        <w:numPr>
          <w:ilvl w:val="1"/>
          <w:numId w:val="19"/>
        </w:numPr>
        <w:overflowPunct/>
        <w:autoSpaceDE/>
        <w:autoSpaceDN/>
        <w:adjustRightInd/>
        <w:snapToGrid w:val="0"/>
        <w:jc w:val="both"/>
        <w:rPr>
          <w:sz w:val="22"/>
          <w:szCs w:val="22"/>
        </w:rPr>
      </w:pPr>
      <w:r w:rsidRPr="005907CB">
        <w:rPr>
          <w:sz w:val="22"/>
          <w:szCs w:val="22"/>
        </w:rPr>
        <w:t>FFS RSTD reference is aggregated or not</w:t>
      </w:r>
    </w:p>
    <w:p w14:paraId="35FAE125" w14:textId="5BEAC7CC" w:rsidR="00EE5B7A" w:rsidRPr="00FF5144" w:rsidRDefault="007C7753">
      <w:pPr>
        <w:snapToGrid w:val="0"/>
        <w:spacing w:after="0"/>
        <w:jc w:val="both"/>
        <w:rPr>
          <w:sz w:val="22"/>
          <w:szCs w:val="22"/>
        </w:rPr>
      </w:pPr>
      <w:r>
        <w:rPr>
          <w:sz w:val="22"/>
          <w:szCs w:val="22"/>
        </w:rPr>
        <w:t>The RSRP of e</w:t>
      </w:r>
      <w:r w:rsidRPr="00FF5144">
        <w:rPr>
          <w:sz w:val="22"/>
          <w:szCs w:val="22"/>
        </w:rPr>
        <w:t>ach</w:t>
      </w:r>
      <w:r>
        <w:rPr>
          <w:sz w:val="22"/>
          <w:szCs w:val="22"/>
        </w:rPr>
        <w:t xml:space="preserve"> PFL may be reported individually as part of the measurement report. If this is the </w:t>
      </w:r>
      <w:r w:rsidR="00E06F19">
        <w:rPr>
          <w:sz w:val="22"/>
          <w:szCs w:val="22"/>
        </w:rPr>
        <w:t>case,</w:t>
      </w:r>
      <w:r>
        <w:rPr>
          <w:sz w:val="22"/>
          <w:szCs w:val="22"/>
        </w:rPr>
        <w:t xml:space="preserve"> then there is no need to report the joint RSRP across the PFLs. In our understanding this does not have any technical significance.</w:t>
      </w:r>
      <w:r w:rsidR="00113DF2">
        <w:rPr>
          <w:sz w:val="22"/>
          <w:szCs w:val="22"/>
        </w:rPr>
        <w:t xml:space="preserve"> </w:t>
      </w:r>
      <w:r>
        <w:rPr>
          <w:sz w:val="22"/>
          <w:szCs w:val="22"/>
        </w:rPr>
        <w:t xml:space="preserve"> </w:t>
      </w:r>
      <w:r w:rsidRPr="00FF5144">
        <w:rPr>
          <w:sz w:val="22"/>
          <w:szCs w:val="22"/>
        </w:rPr>
        <w:t xml:space="preserve"> </w:t>
      </w:r>
    </w:p>
    <w:p w14:paraId="1BE6B5FF" w14:textId="77777777" w:rsidR="00577DA3" w:rsidRDefault="00577DA3">
      <w:pPr>
        <w:snapToGrid w:val="0"/>
        <w:spacing w:after="0"/>
        <w:jc w:val="both"/>
        <w:rPr>
          <w:sz w:val="22"/>
          <w:szCs w:val="22"/>
          <w:highlight w:val="green"/>
        </w:rPr>
      </w:pPr>
    </w:p>
    <w:p w14:paraId="11E9CCFA" w14:textId="58FFCA34" w:rsidR="00EE5B7A" w:rsidRDefault="00D92E3D">
      <w:pPr>
        <w:snapToGrid w:val="0"/>
        <w:spacing w:after="0"/>
        <w:jc w:val="both"/>
        <w:rPr>
          <w:sz w:val="22"/>
          <w:szCs w:val="22"/>
          <w:highlight w:val="green"/>
        </w:rPr>
      </w:pPr>
      <w:r w:rsidRPr="005F1B1F">
        <w:rPr>
          <w:b/>
          <w:bCs/>
          <w:sz w:val="22"/>
          <w:szCs w:val="22"/>
          <w:lang w:eastAsia="x-none"/>
        </w:rPr>
        <w:t>Proposal</w:t>
      </w:r>
      <w:r>
        <w:rPr>
          <w:b/>
          <w:bCs/>
          <w:sz w:val="22"/>
          <w:szCs w:val="22"/>
          <w:lang w:eastAsia="x-none"/>
        </w:rPr>
        <w:t xml:space="preserve"> </w:t>
      </w:r>
      <w:r w:rsidR="002E156B">
        <w:rPr>
          <w:b/>
          <w:bCs/>
          <w:sz w:val="22"/>
          <w:szCs w:val="22"/>
          <w:lang w:eastAsia="x-none"/>
        </w:rPr>
        <w:t>4</w:t>
      </w:r>
      <w:r w:rsidRPr="005F1B1F">
        <w:rPr>
          <w:b/>
          <w:bCs/>
          <w:sz w:val="22"/>
          <w:szCs w:val="22"/>
          <w:lang w:eastAsia="x-none"/>
        </w:rPr>
        <w:t>:</w:t>
      </w:r>
      <w:r w:rsidRPr="005F1B1F">
        <w:rPr>
          <w:sz w:val="22"/>
          <w:szCs w:val="22"/>
          <w:lang w:eastAsia="x-none"/>
        </w:rPr>
        <w:t xml:space="preserve"> </w:t>
      </w:r>
      <w:r w:rsidR="00387696" w:rsidRPr="00387696">
        <w:rPr>
          <w:sz w:val="22"/>
          <w:szCs w:val="22"/>
          <w:lang w:eastAsia="x-none"/>
        </w:rPr>
        <w:t xml:space="preserve">If the reporting of RSRP per frequency layer is default, </w:t>
      </w:r>
      <w:r w:rsidR="00387696">
        <w:rPr>
          <w:sz w:val="22"/>
          <w:szCs w:val="22"/>
          <w:lang w:eastAsia="x-none"/>
        </w:rPr>
        <w:t>no</w:t>
      </w:r>
      <w:r w:rsidR="00387696" w:rsidRPr="00387696">
        <w:rPr>
          <w:sz w:val="22"/>
          <w:szCs w:val="22"/>
          <w:lang w:eastAsia="x-none"/>
        </w:rPr>
        <w:t xml:space="preserve"> need to report </w:t>
      </w:r>
      <w:r w:rsidR="00270982">
        <w:rPr>
          <w:sz w:val="22"/>
          <w:szCs w:val="22"/>
          <w:lang w:eastAsia="x-none"/>
        </w:rPr>
        <w:t xml:space="preserve">a joint </w:t>
      </w:r>
      <w:r w:rsidR="00387696" w:rsidRPr="00387696">
        <w:rPr>
          <w:sz w:val="22"/>
          <w:szCs w:val="22"/>
          <w:lang w:eastAsia="x-none"/>
        </w:rPr>
        <w:t>RSRP across PFLs</w:t>
      </w:r>
      <w:r w:rsidR="00AC320E">
        <w:rPr>
          <w:sz w:val="22"/>
          <w:szCs w:val="22"/>
          <w:lang w:eastAsia="x-none"/>
        </w:rPr>
        <w:t>.</w:t>
      </w:r>
    </w:p>
    <w:p w14:paraId="727243F3" w14:textId="77777777" w:rsidR="00EE5B7A" w:rsidRDefault="00EE5B7A">
      <w:pPr>
        <w:snapToGrid w:val="0"/>
        <w:spacing w:after="0"/>
        <w:jc w:val="both"/>
        <w:rPr>
          <w:sz w:val="22"/>
          <w:szCs w:val="22"/>
          <w:highlight w:val="green"/>
        </w:rPr>
      </w:pPr>
    </w:p>
    <w:p w14:paraId="319753DF" w14:textId="563EFF31" w:rsidR="00314DFD" w:rsidRDefault="009D3EEC">
      <w:pPr>
        <w:overflowPunct/>
        <w:autoSpaceDE/>
        <w:autoSpaceDN/>
        <w:adjustRightInd/>
        <w:snapToGrid w:val="0"/>
        <w:spacing w:after="0"/>
        <w:jc w:val="both"/>
        <w:textAlignment w:val="auto"/>
        <w:rPr>
          <w:sz w:val="22"/>
          <w:szCs w:val="22"/>
        </w:rPr>
      </w:pPr>
      <w:r>
        <w:rPr>
          <w:rFonts w:eastAsia="DengXian"/>
          <w:sz w:val="22"/>
          <w:szCs w:val="22"/>
          <w:lang w:eastAsia="zh-CN"/>
        </w:rPr>
        <w:t xml:space="preserve">Based on the recent agreement, the UE may be able to report </w:t>
      </w:r>
      <w:r w:rsidR="004540D9">
        <w:rPr>
          <w:rFonts w:eastAsia="DengXian"/>
          <w:sz w:val="22"/>
          <w:szCs w:val="22"/>
          <w:lang w:eastAsia="zh-CN"/>
        </w:rPr>
        <w:t>a</w:t>
      </w:r>
      <w:r w:rsidR="00BF1C0E">
        <w:rPr>
          <w:rFonts w:eastAsia="DengXian"/>
          <w:sz w:val="22"/>
          <w:szCs w:val="22"/>
          <w:lang w:eastAsia="zh-CN"/>
        </w:rPr>
        <w:t xml:space="preserve"> message in the measurement report</w:t>
      </w:r>
      <w:r w:rsidR="00314DFD" w:rsidRPr="005907CB">
        <w:rPr>
          <w:rFonts w:eastAsia="DengXian"/>
          <w:sz w:val="22"/>
          <w:szCs w:val="22"/>
          <w:lang w:eastAsia="zh-CN"/>
        </w:rPr>
        <w:t xml:space="preserve"> </w:t>
      </w:r>
      <w:r w:rsidR="00314DFD" w:rsidRPr="005907CB">
        <w:rPr>
          <w:sz w:val="22"/>
          <w:szCs w:val="22"/>
        </w:rPr>
        <w:t>to indicate whether</w:t>
      </w:r>
      <w:r w:rsidR="0000343A">
        <w:rPr>
          <w:sz w:val="22"/>
          <w:szCs w:val="22"/>
        </w:rPr>
        <w:t xml:space="preserve"> and/or </w:t>
      </w:r>
      <w:r w:rsidR="00314DFD" w:rsidRPr="005907CB">
        <w:rPr>
          <w:sz w:val="22"/>
          <w:szCs w:val="22"/>
        </w:rPr>
        <w:t>which measurement is aggregated</w:t>
      </w:r>
      <w:r w:rsidR="00314DFD">
        <w:rPr>
          <w:sz w:val="22"/>
          <w:szCs w:val="22"/>
        </w:rPr>
        <w:t>, but it is</w:t>
      </w:r>
      <w:r w:rsidR="0000343A">
        <w:rPr>
          <w:sz w:val="22"/>
          <w:szCs w:val="22"/>
        </w:rPr>
        <w:t xml:space="preserve"> not enough information from the LMF. </w:t>
      </w:r>
      <w:r w:rsidR="00BC2F61">
        <w:rPr>
          <w:sz w:val="22"/>
          <w:szCs w:val="22"/>
        </w:rPr>
        <w:t>Although</w:t>
      </w:r>
      <w:r w:rsidR="00D5556D">
        <w:rPr>
          <w:sz w:val="22"/>
          <w:szCs w:val="22"/>
        </w:rPr>
        <w:t xml:space="preserve"> the LMF </w:t>
      </w:r>
      <w:r w:rsidR="00BC2F61">
        <w:rPr>
          <w:sz w:val="22"/>
          <w:szCs w:val="22"/>
        </w:rPr>
        <w:t>requests the UE to perform a joint measurement across conf</w:t>
      </w:r>
      <w:r w:rsidR="00D5556D">
        <w:rPr>
          <w:sz w:val="22"/>
          <w:szCs w:val="22"/>
        </w:rPr>
        <w:t>igured three PFLs,</w:t>
      </w:r>
      <w:r w:rsidR="00DD2C67">
        <w:rPr>
          <w:sz w:val="22"/>
          <w:szCs w:val="22"/>
        </w:rPr>
        <w:t xml:space="preserve"> the UE</w:t>
      </w:r>
      <w:r w:rsidR="00BC2F61">
        <w:rPr>
          <w:sz w:val="22"/>
          <w:szCs w:val="22"/>
        </w:rPr>
        <w:t xml:space="preserve"> still</w:t>
      </w:r>
      <w:r w:rsidR="00DD2C67">
        <w:rPr>
          <w:sz w:val="22"/>
          <w:szCs w:val="22"/>
        </w:rPr>
        <w:t xml:space="preserve"> can perform </w:t>
      </w:r>
      <w:r w:rsidR="00A84903">
        <w:rPr>
          <w:sz w:val="22"/>
          <w:szCs w:val="22"/>
        </w:rPr>
        <w:t xml:space="preserve">the </w:t>
      </w:r>
      <w:r w:rsidR="00DD2C67">
        <w:rPr>
          <w:sz w:val="22"/>
          <w:szCs w:val="22"/>
        </w:rPr>
        <w:t>joint measurement using two or three PFLs</w:t>
      </w:r>
      <w:r w:rsidR="007C77DA">
        <w:rPr>
          <w:sz w:val="22"/>
          <w:szCs w:val="22"/>
        </w:rPr>
        <w:t xml:space="preserve">. If the UE </w:t>
      </w:r>
      <w:r w:rsidR="008D426E">
        <w:rPr>
          <w:sz w:val="22"/>
          <w:szCs w:val="22"/>
        </w:rPr>
        <w:t>only</w:t>
      </w:r>
      <w:r w:rsidR="007C77DA">
        <w:rPr>
          <w:sz w:val="22"/>
          <w:szCs w:val="22"/>
        </w:rPr>
        <w:t xml:space="preserve"> report</w:t>
      </w:r>
      <w:r w:rsidR="008D426E">
        <w:rPr>
          <w:sz w:val="22"/>
          <w:szCs w:val="22"/>
        </w:rPr>
        <w:t>s</w:t>
      </w:r>
      <w:r w:rsidR="007C77DA">
        <w:rPr>
          <w:sz w:val="22"/>
          <w:szCs w:val="22"/>
        </w:rPr>
        <w:t xml:space="preserve"> </w:t>
      </w:r>
      <w:r w:rsidR="00A84903">
        <w:rPr>
          <w:sz w:val="22"/>
          <w:szCs w:val="22"/>
        </w:rPr>
        <w:t>if</w:t>
      </w:r>
      <w:r w:rsidR="00520D6D">
        <w:rPr>
          <w:sz w:val="22"/>
          <w:szCs w:val="22"/>
        </w:rPr>
        <w:t xml:space="preserve"> the measurement is aggregated or not</w:t>
      </w:r>
      <w:r w:rsidR="008D426E">
        <w:rPr>
          <w:sz w:val="22"/>
          <w:szCs w:val="22"/>
        </w:rPr>
        <w:t xml:space="preserve">, </w:t>
      </w:r>
      <w:r w:rsidR="006B5003">
        <w:rPr>
          <w:sz w:val="22"/>
          <w:szCs w:val="22"/>
        </w:rPr>
        <w:t xml:space="preserve">there is no way for LMF to know </w:t>
      </w:r>
      <w:r w:rsidR="00F35899">
        <w:rPr>
          <w:sz w:val="22"/>
          <w:szCs w:val="22"/>
        </w:rPr>
        <w:t>how many</w:t>
      </w:r>
      <w:r w:rsidR="006B5003">
        <w:rPr>
          <w:sz w:val="22"/>
          <w:szCs w:val="22"/>
        </w:rPr>
        <w:t xml:space="preserve"> PFLs are aggregated</w:t>
      </w:r>
      <w:r w:rsidR="00497C7D">
        <w:rPr>
          <w:sz w:val="22"/>
          <w:szCs w:val="22"/>
        </w:rPr>
        <w:t xml:space="preserve"> to perform this joint measurement</w:t>
      </w:r>
      <w:r w:rsidR="006B5003">
        <w:rPr>
          <w:sz w:val="22"/>
          <w:szCs w:val="22"/>
        </w:rPr>
        <w:t>.</w:t>
      </w:r>
      <w:r w:rsidR="00497C7D">
        <w:rPr>
          <w:sz w:val="22"/>
          <w:szCs w:val="22"/>
        </w:rPr>
        <w:t xml:space="preserve"> </w:t>
      </w:r>
    </w:p>
    <w:p w14:paraId="3C8BAB9E" w14:textId="4D831A4C" w:rsidR="00064234" w:rsidRPr="005907CB" w:rsidRDefault="00E95E9E" w:rsidP="005907CB">
      <w:pPr>
        <w:overflowPunct/>
        <w:autoSpaceDE/>
        <w:autoSpaceDN/>
        <w:adjustRightInd/>
        <w:snapToGrid w:val="0"/>
        <w:spacing w:after="0"/>
        <w:jc w:val="both"/>
        <w:textAlignment w:val="auto"/>
        <w:rPr>
          <w:rFonts w:eastAsia="DengXian"/>
          <w:sz w:val="22"/>
          <w:szCs w:val="22"/>
          <w:lang w:eastAsia="zh-CN"/>
        </w:rPr>
      </w:pPr>
      <w:r>
        <w:rPr>
          <w:sz w:val="22"/>
          <w:szCs w:val="22"/>
        </w:rPr>
        <w:t xml:space="preserve">In the measurement report, </w:t>
      </w:r>
      <w:r w:rsidR="00A97FF5">
        <w:rPr>
          <w:sz w:val="22"/>
          <w:szCs w:val="22"/>
        </w:rPr>
        <w:t xml:space="preserve">the UE needs to report PFL IDs </w:t>
      </w:r>
      <w:r w:rsidR="00F20F90">
        <w:rPr>
          <w:sz w:val="22"/>
          <w:szCs w:val="22"/>
        </w:rPr>
        <w:t xml:space="preserve">to indicate which PFLs </w:t>
      </w:r>
      <w:r w:rsidR="005B0426">
        <w:rPr>
          <w:sz w:val="22"/>
          <w:szCs w:val="22"/>
        </w:rPr>
        <w:t>are used to perform joint measurement.</w:t>
      </w:r>
    </w:p>
    <w:p w14:paraId="1EBDC1BE" w14:textId="77777777" w:rsidR="00314DFD" w:rsidRDefault="00314DFD">
      <w:pPr>
        <w:snapToGrid w:val="0"/>
        <w:spacing w:after="0"/>
        <w:jc w:val="both"/>
        <w:rPr>
          <w:sz w:val="22"/>
          <w:szCs w:val="22"/>
        </w:rPr>
      </w:pPr>
    </w:p>
    <w:p w14:paraId="54F186B4" w14:textId="253FA34E" w:rsidR="00833A76" w:rsidRPr="005907CB" w:rsidRDefault="002165BF" w:rsidP="005907CB">
      <w:pPr>
        <w:rPr>
          <w:sz w:val="22"/>
          <w:szCs w:val="22"/>
          <w:lang w:eastAsia="x-none"/>
        </w:rPr>
      </w:pPr>
      <w:r w:rsidRPr="005907CB">
        <w:rPr>
          <w:b/>
          <w:bCs/>
          <w:sz w:val="22"/>
          <w:szCs w:val="22"/>
        </w:rPr>
        <w:t xml:space="preserve">Proposal </w:t>
      </w:r>
      <w:r w:rsidR="002E156B" w:rsidRPr="005907CB">
        <w:rPr>
          <w:b/>
          <w:bCs/>
          <w:sz w:val="22"/>
          <w:szCs w:val="22"/>
        </w:rPr>
        <w:t>5</w:t>
      </w:r>
      <w:r w:rsidRPr="005907CB">
        <w:rPr>
          <w:sz w:val="22"/>
          <w:szCs w:val="22"/>
        </w:rPr>
        <w:t xml:space="preserve">: </w:t>
      </w:r>
      <w:r w:rsidR="00833A76" w:rsidRPr="005907CB">
        <w:rPr>
          <w:sz w:val="22"/>
          <w:szCs w:val="22"/>
        </w:rPr>
        <w:t>I</w:t>
      </w:r>
      <w:r w:rsidRPr="005907CB">
        <w:rPr>
          <w:sz w:val="22"/>
          <w:szCs w:val="22"/>
        </w:rPr>
        <w:t>n a measurement report</w:t>
      </w:r>
      <w:r w:rsidR="00833A76" w:rsidRPr="005907CB">
        <w:rPr>
          <w:sz w:val="22"/>
          <w:szCs w:val="22"/>
        </w:rPr>
        <w:t>,</w:t>
      </w:r>
      <w:r w:rsidR="00833A76" w:rsidRPr="005907CB">
        <w:rPr>
          <w:sz w:val="22"/>
          <w:szCs w:val="22"/>
          <w:lang w:eastAsia="x-none"/>
        </w:rPr>
        <w:t xml:space="preserve"> </w:t>
      </w:r>
      <w:r w:rsidR="00833A76" w:rsidRPr="005907CB">
        <w:rPr>
          <w:sz w:val="22"/>
          <w:szCs w:val="22"/>
          <w:lang w:eastAsia="x-none"/>
        </w:rPr>
        <w:t>the UE reports PFL ID(s) to indicate which PFLs are used to perform the joint measurement.</w:t>
      </w:r>
    </w:p>
    <w:p w14:paraId="54F583B1" w14:textId="4A4EE461" w:rsidR="00DD1A9D" w:rsidRDefault="00DD1A9D" w:rsidP="00DD1A9D">
      <w:pPr>
        <w:pStyle w:val="Heading3"/>
      </w:pPr>
      <w:r>
        <w:lastRenderedPageBreak/>
        <w:t>RRC_INACTIVE</w:t>
      </w:r>
      <w:r w:rsidR="00152C09">
        <w:t xml:space="preserve"> and RRC_IDLE</w:t>
      </w:r>
    </w:p>
    <w:p w14:paraId="77402E39" w14:textId="015D9D63" w:rsidR="00DD1A9D" w:rsidRDefault="00C82D51">
      <w:pPr>
        <w:spacing w:after="0"/>
        <w:rPr>
          <w:sz w:val="22"/>
          <w:szCs w:val="22"/>
          <w:lang w:eastAsia="x-none"/>
        </w:rPr>
      </w:pPr>
      <w:r>
        <w:rPr>
          <w:sz w:val="22"/>
          <w:szCs w:val="22"/>
          <w:lang w:eastAsia="x-none"/>
        </w:rPr>
        <w:t xml:space="preserve">In the previous meeting, RAN1 agreed to support </w:t>
      </w:r>
      <w:r w:rsidR="0078237D">
        <w:rPr>
          <w:sz w:val="22"/>
          <w:szCs w:val="22"/>
          <w:lang w:eastAsia="x-none"/>
        </w:rPr>
        <w:t>PRS measurement across multiple PFLs even for the RRC_INACTIVE and RRC_IDLE UEs, as follows:</w:t>
      </w:r>
    </w:p>
    <w:p w14:paraId="6F24AC44" w14:textId="77777777" w:rsidR="0078237D" w:rsidRPr="00AC5FC6" w:rsidRDefault="0078237D" w:rsidP="00AC5FC6">
      <w:pPr>
        <w:spacing w:after="0"/>
        <w:rPr>
          <w:sz w:val="22"/>
          <w:szCs w:val="22"/>
          <w:lang w:eastAsia="x-none"/>
        </w:rPr>
      </w:pPr>
    </w:p>
    <w:p w14:paraId="18065E93" w14:textId="77777777" w:rsidR="002F5D76" w:rsidRPr="00AC5FC6" w:rsidRDefault="002F5D76" w:rsidP="00AC5FC6">
      <w:pPr>
        <w:snapToGrid w:val="0"/>
        <w:spacing w:after="0"/>
        <w:jc w:val="both"/>
        <w:rPr>
          <w:sz w:val="22"/>
          <w:szCs w:val="22"/>
        </w:rPr>
      </w:pPr>
      <w:r w:rsidRPr="00AC5FC6">
        <w:rPr>
          <w:sz w:val="22"/>
          <w:szCs w:val="22"/>
          <w:highlight w:val="green"/>
        </w:rPr>
        <w:t>Agreement</w:t>
      </w:r>
    </w:p>
    <w:p w14:paraId="4766F569" w14:textId="77777777" w:rsidR="002F5D76" w:rsidRPr="00AC5FC6" w:rsidRDefault="002F5D76" w:rsidP="00AC5FC6">
      <w:pPr>
        <w:snapToGrid w:val="0"/>
        <w:spacing w:after="0"/>
        <w:jc w:val="both"/>
        <w:rPr>
          <w:sz w:val="22"/>
          <w:szCs w:val="22"/>
        </w:rPr>
      </w:pPr>
      <w:r w:rsidRPr="00AC5FC6">
        <w:rPr>
          <w:sz w:val="22"/>
          <w:szCs w:val="22"/>
        </w:rPr>
        <w:t>From RAN1 perspective, support UE performs PRS measurement across multiple aggregated PFLs in RRC_CONNECTED, RRC_INACTIVE and RRC_IDLE state.</w:t>
      </w:r>
    </w:p>
    <w:p w14:paraId="11FEEDA8" w14:textId="77777777" w:rsidR="0057529E" w:rsidRDefault="0057529E" w:rsidP="00287F76">
      <w:pPr>
        <w:spacing w:after="0"/>
        <w:rPr>
          <w:sz w:val="22"/>
          <w:szCs w:val="22"/>
          <w:lang w:eastAsia="x-none"/>
        </w:rPr>
      </w:pPr>
    </w:p>
    <w:p w14:paraId="2B913AA4" w14:textId="133242E0" w:rsidR="00772368" w:rsidRDefault="0057529E" w:rsidP="00287F76">
      <w:pPr>
        <w:spacing w:after="0"/>
        <w:rPr>
          <w:sz w:val="22"/>
          <w:szCs w:val="22"/>
          <w:lang w:eastAsia="x-none"/>
        </w:rPr>
      </w:pPr>
      <w:r>
        <w:rPr>
          <w:rFonts w:eastAsiaTheme="minorEastAsia"/>
          <w:sz w:val="22"/>
          <w:szCs w:val="22"/>
        </w:rPr>
        <w:t xml:space="preserve">It should be noted that MG configuration or PRS processing window are not available in RRC inactive mode since Rel-17 NR positioning did not define additional configuration to support positioning functionality for the RRC inactive UE. </w:t>
      </w:r>
      <w:r w:rsidR="006D0635">
        <w:rPr>
          <w:rFonts w:eastAsiaTheme="minorEastAsia"/>
          <w:sz w:val="22"/>
          <w:szCs w:val="22"/>
        </w:rPr>
        <w:t xml:space="preserve">Thus, </w:t>
      </w:r>
      <w:r w:rsidR="006D0635">
        <w:rPr>
          <w:sz w:val="22"/>
          <w:szCs w:val="22"/>
          <w:lang w:eastAsia="x-none"/>
        </w:rPr>
        <w:t>b</w:t>
      </w:r>
      <w:r w:rsidR="00287F76">
        <w:rPr>
          <w:sz w:val="22"/>
          <w:szCs w:val="22"/>
          <w:lang w:eastAsia="x-none"/>
        </w:rPr>
        <w:t>ased on Rel-1</w:t>
      </w:r>
      <w:r w:rsidR="00EB53E6">
        <w:rPr>
          <w:sz w:val="22"/>
          <w:szCs w:val="22"/>
          <w:lang w:eastAsia="x-none"/>
        </w:rPr>
        <w:t>7</w:t>
      </w:r>
      <w:r w:rsidR="00287F76">
        <w:rPr>
          <w:sz w:val="22"/>
          <w:szCs w:val="22"/>
          <w:lang w:eastAsia="x-none"/>
        </w:rPr>
        <w:t xml:space="preserve"> NR positioning </w:t>
      </w:r>
      <w:r w:rsidR="00EB53E6">
        <w:rPr>
          <w:sz w:val="22"/>
          <w:szCs w:val="22"/>
          <w:lang w:eastAsia="x-none"/>
        </w:rPr>
        <w:t>specification</w:t>
      </w:r>
      <w:r w:rsidR="00287F76">
        <w:rPr>
          <w:sz w:val="22"/>
          <w:szCs w:val="22"/>
          <w:lang w:eastAsia="x-none"/>
        </w:rPr>
        <w:t xml:space="preserve">, UEs in the RRC_INACTIVE state is not mandated </w:t>
      </w:r>
      <w:r w:rsidR="005812CA">
        <w:rPr>
          <w:sz w:val="22"/>
          <w:szCs w:val="22"/>
          <w:lang w:eastAsia="x-none"/>
        </w:rPr>
        <w:t xml:space="preserve">or indicated </w:t>
      </w:r>
      <w:r w:rsidR="00287F76">
        <w:rPr>
          <w:sz w:val="22"/>
          <w:szCs w:val="22"/>
          <w:lang w:eastAsia="x-none"/>
        </w:rPr>
        <w:t xml:space="preserve">to measure outside of the initial BWP, </w:t>
      </w:r>
      <w:r w:rsidR="005C0EB8">
        <w:rPr>
          <w:sz w:val="22"/>
          <w:szCs w:val="22"/>
          <w:lang w:eastAsia="x-none"/>
        </w:rPr>
        <w:t>so</w:t>
      </w:r>
      <w:r w:rsidR="005C0EB8">
        <w:rPr>
          <w:sz w:val="22"/>
          <w:szCs w:val="22"/>
          <w:lang w:eastAsia="x-none"/>
        </w:rPr>
        <w:t xml:space="preserve"> </w:t>
      </w:r>
      <w:r w:rsidR="00287F76">
        <w:rPr>
          <w:sz w:val="22"/>
          <w:szCs w:val="22"/>
          <w:lang w:eastAsia="x-none"/>
        </w:rPr>
        <w:t>the network cannot expect that the RRC_INACTIVE UEs would measure wideband DL PRS</w:t>
      </w:r>
      <w:r w:rsidR="005C0EB8">
        <w:rPr>
          <w:sz w:val="22"/>
          <w:szCs w:val="22"/>
          <w:lang w:eastAsia="x-none"/>
        </w:rPr>
        <w:t xml:space="preserve"> although the UE is configured with wideband PRS</w:t>
      </w:r>
      <w:r w:rsidR="00287F76">
        <w:rPr>
          <w:sz w:val="22"/>
          <w:szCs w:val="22"/>
          <w:lang w:eastAsia="x-none"/>
        </w:rPr>
        <w:t xml:space="preserve">. </w:t>
      </w:r>
    </w:p>
    <w:p w14:paraId="49418D87" w14:textId="77777777" w:rsidR="00DC1E86" w:rsidRDefault="00DC1E86" w:rsidP="00287F76">
      <w:pPr>
        <w:spacing w:after="0"/>
        <w:rPr>
          <w:sz w:val="22"/>
          <w:szCs w:val="22"/>
          <w:lang w:eastAsia="x-none"/>
        </w:rPr>
      </w:pPr>
    </w:p>
    <w:p w14:paraId="72CAF794" w14:textId="52479CE9" w:rsidR="002B40CF" w:rsidRDefault="00287F76" w:rsidP="00287F76">
      <w:pPr>
        <w:spacing w:after="0"/>
        <w:rPr>
          <w:sz w:val="22"/>
          <w:szCs w:val="22"/>
          <w:lang w:eastAsia="x-none"/>
        </w:rPr>
      </w:pPr>
      <w:r>
        <w:rPr>
          <w:sz w:val="22"/>
          <w:szCs w:val="22"/>
          <w:lang w:eastAsia="x-none"/>
        </w:rPr>
        <w:t xml:space="preserve">To make progress further, RAN1 should </w:t>
      </w:r>
      <w:r w:rsidR="00F513B1">
        <w:rPr>
          <w:sz w:val="22"/>
          <w:szCs w:val="22"/>
          <w:lang w:eastAsia="x-none"/>
        </w:rPr>
        <w:t xml:space="preserve">introduce </w:t>
      </w:r>
      <w:r w:rsidR="00AB5CCB">
        <w:rPr>
          <w:sz w:val="22"/>
          <w:szCs w:val="22"/>
          <w:lang w:eastAsia="x-none"/>
        </w:rPr>
        <w:t xml:space="preserve">an </w:t>
      </w:r>
      <w:r w:rsidR="00F513B1">
        <w:rPr>
          <w:sz w:val="22"/>
          <w:szCs w:val="22"/>
          <w:lang w:eastAsia="x-none"/>
        </w:rPr>
        <w:t xml:space="preserve">additional signaling </w:t>
      </w:r>
      <w:r w:rsidR="00C1014C">
        <w:rPr>
          <w:sz w:val="22"/>
          <w:szCs w:val="22"/>
          <w:lang w:eastAsia="x-none"/>
        </w:rPr>
        <w:t xml:space="preserve">to </w:t>
      </w:r>
      <w:r w:rsidR="00AB5CCB">
        <w:rPr>
          <w:sz w:val="22"/>
          <w:szCs w:val="22"/>
          <w:lang w:eastAsia="x-none"/>
        </w:rPr>
        <w:t>support</w:t>
      </w:r>
      <w:r w:rsidR="00B52650">
        <w:rPr>
          <w:sz w:val="22"/>
          <w:szCs w:val="22"/>
          <w:lang w:eastAsia="x-none"/>
        </w:rPr>
        <w:t xml:space="preserve"> DL PRS measurement outside of the initial DL BWP of UEs in RRC_INACTIVE mode. </w:t>
      </w:r>
      <w:r w:rsidR="00AB5CCB">
        <w:rPr>
          <w:sz w:val="22"/>
          <w:szCs w:val="22"/>
          <w:lang w:eastAsia="x-none"/>
        </w:rPr>
        <w:t xml:space="preserve"> </w:t>
      </w:r>
      <w:r w:rsidR="00F513B1">
        <w:rPr>
          <w:sz w:val="22"/>
          <w:szCs w:val="22"/>
          <w:lang w:eastAsia="x-none"/>
        </w:rPr>
        <w:br/>
      </w:r>
    </w:p>
    <w:p w14:paraId="14138FC8" w14:textId="370C33A9" w:rsidR="00C77185" w:rsidRDefault="00F05581">
      <w:pPr>
        <w:spacing w:after="0"/>
        <w:rPr>
          <w:sz w:val="22"/>
          <w:szCs w:val="22"/>
          <w:lang w:eastAsia="x-none"/>
        </w:rPr>
      </w:pPr>
      <w:r w:rsidRPr="005F1B1F">
        <w:rPr>
          <w:b/>
          <w:bCs/>
          <w:sz w:val="22"/>
          <w:szCs w:val="22"/>
          <w:lang w:eastAsia="x-none"/>
        </w:rPr>
        <w:t>Proposal</w:t>
      </w:r>
      <w:r>
        <w:rPr>
          <w:b/>
          <w:bCs/>
          <w:sz w:val="22"/>
          <w:szCs w:val="22"/>
          <w:lang w:eastAsia="x-none"/>
        </w:rPr>
        <w:t xml:space="preserve"> </w:t>
      </w:r>
      <w:r w:rsidR="00034F88">
        <w:rPr>
          <w:b/>
          <w:bCs/>
          <w:sz w:val="22"/>
          <w:szCs w:val="22"/>
          <w:lang w:eastAsia="x-none"/>
        </w:rPr>
        <w:t>6</w:t>
      </w:r>
      <w:r w:rsidRPr="005F1B1F">
        <w:rPr>
          <w:b/>
          <w:bCs/>
          <w:sz w:val="22"/>
          <w:szCs w:val="22"/>
          <w:lang w:eastAsia="x-none"/>
        </w:rPr>
        <w:t>:</w:t>
      </w:r>
      <w:r w:rsidRPr="005F1B1F">
        <w:rPr>
          <w:sz w:val="22"/>
          <w:szCs w:val="22"/>
          <w:lang w:eastAsia="x-none"/>
        </w:rPr>
        <w:t xml:space="preserve"> </w:t>
      </w:r>
      <w:r w:rsidR="00ED1580">
        <w:rPr>
          <w:sz w:val="22"/>
          <w:szCs w:val="22"/>
          <w:lang w:eastAsia="x-none"/>
        </w:rPr>
        <w:t xml:space="preserve">For RRC_INACTIVE UE, </w:t>
      </w:r>
      <w:r w:rsidRPr="00734676">
        <w:rPr>
          <w:sz w:val="22"/>
          <w:szCs w:val="22"/>
          <w:lang w:eastAsia="x-none"/>
        </w:rPr>
        <w:t xml:space="preserve">RAN1 </w:t>
      </w:r>
      <w:r w:rsidR="00ED08AB">
        <w:rPr>
          <w:sz w:val="22"/>
          <w:szCs w:val="22"/>
          <w:lang w:eastAsia="x-none"/>
        </w:rPr>
        <w:t>should introduce</w:t>
      </w:r>
      <w:r w:rsidR="00A14C5A">
        <w:rPr>
          <w:sz w:val="22"/>
          <w:szCs w:val="22"/>
          <w:lang w:eastAsia="x-none"/>
        </w:rPr>
        <w:t xml:space="preserve"> </w:t>
      </w:r>
      <w:r w:rsidR="00ED1580">
        <w:rPr>
          <w:sz w:val="22"/>
          <w:szCs w:val="22"/>
          <w:lang w:eastAsia="x-none"/>
        </w:rPr>
        <w:t xml:space="preserve">a </w:t>
      </w:r>
      <w:r w:rsidR="00684061">
        <w:rPr>
          <w:sz w:val="22"/>
          <w:szCs w:val="22"/>
          <w:lang w:eastAsia="x-none"/>
        </w:rPr>
        <w:t xml:space="preserve">measurement </w:t>
      </w:r>
      <w:r w:rsidR="00ED1580">
        <w:rPr>
          <w:sz w:val="22"/>
          <w:szCs w:val="22"/>
          <w:lang w:eastAsia="x-none"/>
        </w:rPr>
        <w:t xml:space="preserve">window </w:t>
      </w:r>
      <w:r w:rsidR="00684061">
        <w:rPr>
          <w:sz w:val="22"/>
          <w:szCs w:val="22"/>
          <w:lang w:eastAsia="x-none"/>
        </w:rPr>
        <w:t>configuration and</w:t>
      </w:r>
      <w:r w:rsidR="00ED1580">
        <w:rPr>
          <w:sz w:val="22"/>
          <w:szCs w:val="22"/>
          <w:lang w:eastAsia="x-none"/>
        </w:rPr>
        <w:t xml:space="preserve"> indicator to </w:t>
      </w:r>
      <w:r w:rsidR="00C77185">
        <w:rPr>
          <w:sz w:val="22"/>
          <w:szCs w:val="22"/>
          <w:lang w:eastAsia="x-none"/>
        </w:rPr>
        <w:t xml:space="preserve">support </w:t>
      </w:r>
      <w:r w:rsidR="00ED1580">
        <w:rPr>
          <w:sz w:val="22"/>
          <w:szCs w:val="22"/>
          <w:lang w:eastAsia="x-none"/>
        </w:rPr>
        <w:t>DL PRS</w:t>
      </w:r>
      <w:r w:rsidR="00C77185">
        <w:rPr>
          <w:sz w:val="22"/>
          <w:szCs w:val="22"/>
          <w:lang w:eastAsia="x-none"/>
        </w:rPr>
        <w:t xml:space="preserve"> measurement</w:t>
      </w:r>
      <w:r w:rsidR="00ED1580">
        <w:rPr>
          <w:sz w:val="22"/>
          <w:szCs w:val="22"/>
          <w:lang w:eastAsia="x-none"/>
        </w:rPr>
        <w:t xml:space="preserve"> outside of the initial BWP</w:t>
      </w:r>
      <w:r w:rsidR="00772368">
        <w:rPr>
          <w:sz w:val="22"/>
          <w:szCs w:val="22"/>
          <w:lang w:eastAsia="x-none"/>
        </w:rPr>
        <w:t>.</w:t>
      </w:r>
      <w:r w:rsidR="00ED1580">
        <w:rPr>
          <w:sz w:val="22"/>
          <w:szCs w:val="22"/>
          <w:lang w:eastAsia="x-none"/>
        </w:rPr>
        <w:t xml:space="preserve"> </w:t>
      </w:r>
    </w:p>
    <w:p w14:paraId="42A7EF17" w14:textId="5A87326D" w:rsidR="00C77185" w:rsidRDefault="00C77185" w:rsidP="00C77185">
      <w:pPr>
        <w:pStyle w:val="ListParagraph"/>
        <w:numPr>
          <w:ilvl w:val="0"/>
          <w:numId w:val="28"/>
        </w:numPr>
        <w:spacing w:after="0"/>
        <w:rPr>
          <w:sz w:val="22"/>
          <w:szCs w:val="22"/>
          <w:lang w:eastAsia="x-none"/>
        </w:rPr>
      </w:pPr>
      <w:r>
        <w:rPr>
          <w:sz w:val="22"/>
          <w:szCs w:val="22"/>
          <w:lang w:eastAsia="x-none"/>
        </w:rPr>
        <w:t xml:space="preserve">The UE </w:t>
      </w:r>
      <w:r w:rsidR="006D25F2">
        <w:rPr>
          <w:sz w:val="22"/>
          <w:szCs w:val="22"/>
          <w:lang w:eastAsia="x-none"/>
        </w:rPr>
        <w:t>is expected to be configured with enough RF switching time for DL PRS measurement within the configured window.</w:t>
      </w:r>
    </w:p>
    <w:p w14:paraId="4AD351E2" w14:textId="5D1E0198" w:rsidR="00ED1580" w:rsidRPr="005907CB" w:rsidRDefault="006C1BDA" w:rsidP="005907CB">
      <w:pPr>
        <w:pStyle w:val="ListParagraph"/>
        <w:numPr>
          <w:ilvl w:val="0"/>
          <w:numId w:val="28"/>
        </w:numPr>
        <w:spacing w:after="0"/>
        <w:rPr>
          <w:sz w:val="22"/>
          <w:szCs w:val="22"/>
          <w:lang w:eastAsia="x-none"/>
        </w:rPr>
      </w:pPr>
      <w:r w:rsidRPr="005907CB">
        <w:rPr>
          <w:sz w:val="22"/>
          <w:szCs w:val="22"/>
          <w:lang w:eastAsia="x-none"/>
        </w:rPr>
        <w:t>The indicator in the configuration indicates if the UE is allowed to stay outside of DL BWP within the window or if it should switch back to the DL BWP within the window</w:t>
      </w:r>
      <w:r w:rsidR="001C0087">
        <w:rPr>
          <w:sz w:val="22"/>
          <w:szCs w:val="22"/>
          <w:lang w:eastAsia="x-none"/>
        </w:rPr>
        <w:t>.</w:t>
      </w:r>
    </w:p>
    <w:p w14:paraId="5BE23CB0" w14:textId="77777777" w:rsidR="00F05581" w:rsidRDefault="00F05581">
      <w:pPr>
        <w:spacing w:after="0"/>
        <w:rPr>
          <w:sz w:val="22"/>
          <w:szCs w:val="22"/>
          <w:lang w:eastAsia="x-none"/>
        </w:rPr>
      </w:pPr>
    </w:p>
    <w:p w14:paraId="1F45958E" w14:textId="01BE58B5" w:rsidR="00BA53D7" w:rsidRDefault="00513DA7" w:rsidP="00BA53D7">
      <w:pPr>
        <w:pStyle w:val="Heading3"/>
      </w:pPr>
      <w:r>
        <w:t>MG-less BW aggregation</w:t>
      </w:r>
    </w:p>
    <w:p w14:paraId="648EA3B1" w14:textId="4EC7F9F0" w:rsidR="00ED1580" w:rsidRDefault="00ED1580" w:rsidP="00ED1580">
      <w:pPr>
        <w:rPr>
          <w:rFonts w:eastAsiaTheme="minorEastAsia"/>
          <w:sz w:val="22"/>
          <w:szCs w:val="22"/>
          <w:lang w:val="en-US"/>
        </w:rPr>
      </w:pPr>
      <w:r>
        <w:rPr>
          <w:rFonts w:eastAsiaTheme="minorEastAsia"/>
          <w:sz w:val="22"/>
          <w:szCs w:val="22"/>
          <w:lang w:val="en-US"/>
        </w:rPr>
        <w:t>RAN1 made the following agreement at RAN1#112-bis meeting.</w:t>
      </w:r>
    </w:p>
    <w:p w14:paraId="520BC3EB" w14:textId="619E87B3" w:rsidR="00ED1580" w:rsidRPr="005907CB" w:rsidRDefault="00ED1580" w:rsidP="005907CB">
      <w:pPr>
        <w:spacing w:after="0"/>
        <w:rPr>
          <w:b/>
          <w:bCs/>
          <w:sz w:val="22"/>
          <w:szCs w:val="22"/>
          <w:lang w:eastAsia="x-none"/>
        </w:rPr>
      </w:pPr>
      <w:r w:rsidRPr="005907CB">
        <w:rPr>
          <w:b/>
          <w:bCs/>
          <w:sz w:val="22"/>
          <w:szCs w:val="22"/>
          <w:highlight w:val="green"/>
          <w:lang w:eastAsia="x-none"/>
        </w:rPr>
        <w:t>Agreement</w:t>
      </w:r>
    </w:p>
    <w:p w14:paraId="2867DFBF" w14:textId="77777777" w:rsidR="00ED1580" w:rsidRPr="005907CB" w:rsidRDefault="00ED1580" w:rsidP="005907CB">
      <w:pPr>
        <w:spacing w:after="0"/>
        <w:rPr>
          <w:sz w:val="22"/>
          <w:szCs w:val="22"/>
          <w:lang w:eastAsia="x-none"/>
        </w:rPr>
      </w:pPr>
      <w:r w:rsidRPr="005907CB">
        <w:rPr>
          <w:sz w:val="22"/>
          <w:szCs w:val="22"/>
          <w:lang w:eastAsia="x-none"/>
        </w:rPr>
        <w:t>From RAN1 perspective, MG-based bandwidth aggregation measurement is supported. Decide whether PPW is supported for PRS bandwidth aggregation measurement in RAN1#113 meeting.</w:t>
      </w:r>
    </w:p>
    <w:p w14:paraId="33FF5FE7" w14:textId="77777777" w:rsidR="00ED1580" w:rsidRPr="005907CB" w:rsidRDefault="00ED1580" w:rsidP="005907CB">
      <w:pPr>
        <w:pStyle w:val="ListParagraph"/>
        <w:numPr>
          <w:ilvl w:val="0"/>
          <w:numId w:val="25"/>
        </w:numPr>
        <w:overflowPunct/>
        <w:autoSpaceDE/>
        <w:autoSpaceDN/>
        <w:adjustRightInd/>
        <w:snapToGrid w:val="0"/>
        <w:rPr>
          <w:rFonts w:cs="Times"/>
          <w:kern w:val="2"/>
          <w:sz w:val="22"/>
          <w:szCs w:val="22"/>
        </w:rPr>
      </w:pPr>
      <w:r w:rsidRPr="005907CB">
        <w:rPr>
          <w:rFonts w:cs="Times"/>
          <w:sz w:val="22"/>
          <w:szCs w:val="22"/>
        </w:rPr>
        <w:t>FFS the details for PPW if supported</w:t>
      </w:r>
    </w:p>
    <w:p w14:paraId="19983842" w14:textId="24E7F004" w:rsidR="0015216F" w:rsidRDefault="00B544F8" w:rsidP="00497336">
      <w:pPr>
        <w:rPr>
          <w:rFonts w:eastAsiaTheme="minorEastAsia"/>
          <w:sz w:val="22"/>
          <w:szCs w:val="22"/>
        </w:rPr>
      </w:pPr>
      <w:r>
        <w:rPr>
          <w:rFonts w:eastAsiaTheme="minorEastAsia"/>
          <w:sz w:val="22"/>
          <w:szCs w:val="22"/>
        </w:rPr>
        <w:t>RAN1 should consider both of within</w:t>
      </w:r>
      <w:r w:rsidR="00067B04">
        <w:rPr>
          <w:rFonts w:eastAsiaTheme="minorEastAsia"/>
          <w:sz w:val="22"/>
          <w:szCs w:val="22"/>
        </w:rPr>
        <w:t xml:space="preserve"> a measurement gap (MG) and outside of the MG</w:t>
      </w:r>
      <w:r w:rsidR="00811583">
        <w:rPr>
          <w:rFonts w:eastAsiaTheme="minorEastAsia"/>
          <w:sz w:val="22"/>
          <w:szCs w:val="22"/>
        </w:rPr>
        <w:t xml:space="preserve"> </w:t>
      </w:r>
      <w:r w:rsidR="00292A0C">
        <w:rPr>
          <w:rFonts w:eastAsiaTheme="minorEastAsia"/>
          <w:sz w:val="22"/>
          <w:szCs w:val="22"/>
        </w:rPr>
        <w:t>to support bandwidth aggregation for positioning</w:t>
      </w:r>
      <w:r w:rsidR="00D23391">
        <w:rPr>
          <w:rFonts w:eastAsiaTheme="minorEastAsia"/>
          <w:sz w:val="22"/>
          <w:szCs w:val="22"/>
        </w:rPr>
        <w:t xml:space="preserve"> and identify potential specification impact</w:t>
      </w:r>
      <w:r w:rsidR="00292A0C">
        <w:rPr>
          <w:rFonts w:eastAsiaTheme="minorEastAsia"/>
          <w:sz w:val="22"/>
          <w:szCs w:val="22"/>
        </w:rPr>
        <w:t xml:space="preserve">. </w:t>
      </w:r>
      <w:r w:rsidR="00DF4C45">
        <w:rPr>
          <w:rFonts w:eastAsiaTheme="minorEastAsia"/>
          <w:sz w:val="22"/>
          <w:szCs w:val="22"/>
        </w:rPr>
        <w:t>Based on the current specification</w:t>
      </w:r>
      <w:r w:rsidR="00942269">
        <w:rPr>
          <w:rFonts w:eastAsiaTheme="minorEastAsia"/>
          <w:sz w:val="22"/>
          <w:szCs w:val="22"/>
        </w:rPr>
        <w:t xml:space="preserve">, </w:t>
      </w:r>
      <w:r w:rsidR="0028774D">
        <w:rPr>
          <w:rFonts w:eastAsiaTheme="minorEastAsia"/>
          <w:sz w:val="22"/>
          <w:szCs w:val="22"/>
        </w:rPr>
        <w:t xml:space="preserve">the </w:t>
      </w:r>
      <w:r w:rsidR="00942269">
        <w:rPr>
          <w:rFonts w:eastAsiaTheme="minorEastAsia"/>
          <w:sz w:val="22"/>
          <w:szCs w:val="22"/>
        </w:rPr>
        <w:t xml:space="preserve">PRS resources across different PFLs </w:t>
      </w:r>
      <w:r w:rsidR="0028774D">
        <w:rPr>
          <w:rFonts w:eastAsiaTheme="minorEastAsia"/>
          <w:sz w:val="22"/>
          <w:szCs w:val="22"/>
        </w:rPr>
        <w:t>can be</w:t>
      </w:r>
      <w:r w:rsidR="00942269">
        <w:rPr>
          <w:rFonts w:eastAsiaTheme="minorEastAsia"/>
          <w:sz w:val="22"/>
          <w:szCs w:val="22"/>
        </w:rPr>
        <w:t xml:space="preserve"> transmitted</w:t>
      </w:r>
      <w:r w:rsidR="0028774D">
        <w:rPr>
          <w:rFonts w:eastAsiaTheme="minorEastAsia"/>
          <w:sz w:val="22"/>
          <w:szCs w:val="22"/>
        </w:rPr>
        <w:t xml:space="preserve"> in a way of TDM</w:t>
      </w:r>
      <w:r w:rsidR="00535371">
        <w:rPr>
          <w:rFonts w:eastAsiaTheme="minorEastAsia"/>
          <w:sz w:val="22"/>
          <w:szCs w:val="22"/>
        </w:rPr>
        <w:t xml:space="preserve"> only. </w:t>
      </w:r>
      <w:r w:rsidR="008B386F">
        <w:rPr>
          <w:rFonts w:eastAsiaTheme="minorEastAsia"/>
          <w:sz w:val="22"/>
          <w:szCs w:val="22"/>
        </w:rPr>
        <w:t>RAN1 may need to discuss</w:t>
      </w:r>
      <w:r w:rsidR="00D548C5">
        <w:rPr>
          <w:rFonts w:eastAsiaTheme="minorEastAsia"/>
          <w:sz w:val="22"/>
          <w:szCs w:val="22"/>
        </w:rPr>
        <w:t xml:space="preserve"> if </w:t>
      </w:r>
      <w:r w:rsidR="000F4C3E">
        <w:rPr>
          <w:rFonts w:eastAsiaTheme="minorEastAsia"/>
          <w:sz w:val="22"/>
          <w:szCs w:val="22"/>
        </w:rPr>
        <w:t xml:space="preserve">it is necessary to relax or keep </w:t>
      </w:r>
      <w:r w:rsidR="00D548C5">
        <w:rPr>
          <w:rFonts w:eastAsiaTheme="minorEastAsia"/>
          <w:sz w:val="22"/>
          <w:szCs w:val="22"/>
        </w:rPr>
        <w:t>the current configuration res</w:t>
      </w:r>
      <w:r w:rsidR="000F4C3E">
        <w:rPr>
          <w:rFonts w:eastAsiaTheme="minorEastAsia"/>
          <w:sz w:val="22"/>
          <w:szCs w:val="22"/>
        </w:rPr>
        <w:t>triction</w:t>
      </w:r>
      <w:r w:rsidR="0076360F">
        <w:rPr>
          <w:rFonts w:eastAsiaTheme="minorEastAsia"/>
          <w:sz w:val="22"/>
          <w:szCs w:val="22"/>
        </w:rPr>
        <w:t xml:space="preserve"> considering </w:t>
      </w:r>
      <w:r w:rsidR="00146E0E">
        <w:rPr>
          <w:rFonts w:eastAsiaTheme="minorEastAsia"/>
          <w:sz w:val="22"/>
          <w:szCs w:val="22"/>
        </w:rPr>
        <w:t>the UE capability</w:t>
      </w:r>
      <w:r w:rsidR="000F4C3E">
        <w:rPr>
          <w:rFonts w:eastAsiaTheme="minorEastAsia"/>
          <w:sz w:val="22"/>
          <w:szCs w:val="22"/>
        </w:rPr>
        <w:t>.</w:t>
      </w:r>
      <w:r w:rsidR="00012B85">
        <w:rPr>
          <w:rFonts w:eastAsiaTheme="minorEastAsia"/>
          <w:sz w:val="22"/>
          <w:szCs w:val="22"/>
        </w:rPr>
        <w:t xml:space="preserve"> </w:t>
      </w:r>
    </w:p>
    <w:p w14:paraId="456C4C19" w14:textId="204EE7BC" w:rsidR="001C52D9" w:rsidRDefault="0015216F" w:rsidP="00497336">
      <w:pPr>
        <w:rPr>
          <w:rFonts w:eastAsiaTheme="minorEastAsia"/>
          <w:sz w:val="22"/>
          <w:szCs w:val="22"/>
        </w:rPr>
      </w:pPr>
      <w:r w:rsidRPr="00E75D9B">
        <w:rPr>
          <w:rFonts w:eastAsiaTheme="minorEastAsia"/>
          <w:b/>
          <w:bCs/>
          <w:sz w:val="22"/>
          <w:szCs w:val="22"/>
        </w:rPr>
        <w:t xml:space="preserve">Observation </w:t>
      </w:r>
      <w:r w:rsidR="005B7A28">
        <w:rPr>
          <w:rFonts w:eastAsiaTheme="minorEastAsia"/>
          <w:b/>
          <w:bCs/>
          <w:sz w:val="22"/>
          <w:szCs w:val="22"/>
        </w:rPr>
        <w:t>1</w:t>
      </w:r>
      <w:r w:rsidRPr="00E75D9B">
        <w:rPr>
          <w:rFonts w:eastAsiaTheme="minorEastAsia"/>
          <w:b/>
          <w:bCs/>
          <w:sz w:val="22"/>
          <w:szCs w:val="22"/>
        </w:rPr>
        <w:t>:</w:t>
      </w:r>
      <w:r w:rsidR="004D69BC">
        <w:rPr>
          <w:rFonts w:eastAsiaTheme="minorEastAsia"/>
          <w:sz w:val="22"/>
          <w:szCs w:val="22"/>
        </w:rPr>
        <w:t xml:space="preserve"> </w:t>
      </w:r>
      <w:r w:rsidR="00261C33">
        <w:rPr>
          <w:rFonts w:eastAsiaTheme="minorEastAsia"/>
          <w:sz w:val="22"/>
          <w:szCs w:val="22"/>
        </w:rPr>
        <w:t xml:space="preserve">The </w:t>
      </w:r>
      <w:r w:rsidR="00BF7460">
        <w:rPr>
          <w:rFonts w:eastAsiaTheme="minorEastAsia"/>
          <w:sz w:val="22"/>
          <w:szCs w:val="22"/>
        </w:rPr>
        <w:t xml:space="preserve">Rel-16/17 </w:t>
      </w:r>
      <w:r w:rsidR="00261C33">
        <w:rPr>
          <w:rFonts w:eastAsiaTheme="minorEastAsia"/>
          <w:sz w:val="22"/>
          <w:szCs w:val="22"/>
        </w:rPr>
        <w:t xml:space="preserve">UE is not expected to receive multiple DL PRS resources across multiple PFLs </w:t>
      </w:r>
      <w:r w:rsidR="006C0FCB">
        <w:rPr>
          <w:rFonts w:eastAsiaTheme="minorEastAsia"/>
          <w:sz w:val="22"/>
          <w:szCs w:val="22"/>
        </w:rPr>
        <w:t>on the same symbols.</w:t>
      </w:r>
    </w:p>
    <w:p w14:paraId="177C1805" w14:textId="68CC4B0B" w:rsidR="001C52D9" w:rsidRDefault="001C52D9" w:rsidP="001C52D9">
      <w:pPr>
        <w:rPr>
          <w:rFonts w:eastAsiaTheme="minorEastAsia"/>
          <w:sz w:val="22"/>
          <w:szCs w:val="22"/>
        </w:rPr>
      </w:pPr>
      <w:r w:rsidRPr="207F86B7">
        <w:rPr>
          <w:rFonts w:eastAsiaTheme="minorEastAsia"/>
          <w:sz w:val="22"/>
          <w:szCs w:val="22"/>
        </w:rPr>
        <w:t xml:space="preserve">For outside the MG, the gNB provides positioning processing window (PPW) configuration so that the UE can measure PRS resources within this window, and PPW configuration includes priority indication on the reception between PRS and other signals. Each PPW is DL BWP specific, so different PPW would be configured for different BWPs, and the gNB can also indicate different priority indicator. For example, in a specific DL BWP, the gNB wants to keep high priority on the data transmission for reliable data communication, so the UE may not be able to measure PRS resources at the DL BWP. It may result in some issues in supporting bandwidth aggregation for positioning. RAN1 needs to consider the UE behavior for measurement and reporting to measure from aggregated DL PRS resources and </w:t>
      </w:r>
      <w:r w:rsidR="008A20A8">
        <w:rPr>
          <w:rFonts w:eastAsiaTheme="minorEastAsia"/>
          <w:sz w:val="22"/>
          <w:szCs w:val="22"/>
        </w:rPr>
        <w:t xml:space="preserve">it </w:t>
      </w:r>
      <w:r w:rsidRPr="207F86B7">
        <w:rPr>
          <w:rFonts w:eastAsiaTheme="minorEastAsia"/>
          <w:sz w:val="22"/>
          <w:szCs w:val="22"/>
        </w:rPr>
        <w:t>also needs to consider coordination between the gNB and the LMF.</w:t>
      </w:r>
    </w:p>
    <w:p w14:paraId="6CFDBE66" w14:textId="619E0F52" w:rsidR="00446EF5" w:rsidRDefault="001C52D9" w:rsidP="001C52D9">
      <w:pPr>
        <w:rPr>
          <w:rFonts w:eastAsiaTheme="minorEastAsia"/>
          <w:sz w:val="22"/>
          <w:szCs w:val="22"/>
        </w:rPr>
      </w:pPr>
      <w:r w:rsidRPr="00386B65">
        <w:rPr>
          <w:rFonts w:eastAsiaTheme="minorEastAsia"/>
          <w:b/>
          <w:bCs/>
          <w:sz w:val="22"/>
          <w:szCs w:val="22"/>
        </w:rPr>
        <w:t xml:space="preserve">Proposal </w:t>
      </w:r>
      <w:r w:rsidR="001C0087">
        <w:rPr>
          <w:rFonts w:eastAsiaTheme="minorEastAsia"/>
          <w:b/>
          <w:bCs/>
          <w:sz w:val="22"/>
          <w:szCs w:val="22"/>
        </w:rPr>
        <w:t>7</w:t>
      </w:r>
      <w:r w:rsidRPr="00386B65">
        <w:rPr>
          <w:rFonts w:eastAsiaTheme="minorEastAsia"/>
          <w:b/>
          <w:bCs/>
          <w:sz w:val="22"/>
          <w:szCs w:val="22"/>
        </w:rPr>
        <w:t>:</w:t>
      </w:r>
      <w:r>
        <w:rPr>
          <w:rFonts w:eastAsiaTheme="minorEastAsia"/>
          <w:sz w:val="22"/>
          <w:szCs w:val="22"/>
        </w:rPr>
        <w:t xml:space="preserve"> RAN1 should specify solutions to support PRS bandwidth aggregation for </w:t>
      </w:r>
      <w:r w:rsidR="00CA6360">
        <w:rPr>
          <w:rFonts w:eastAsiaTheme="minorEastAsia"/>
          <w:sz w:val="22"/>
          <w:szCs w:val="22"/>
        </w:rPr>
        <w:t xml:space="preserve">PPW-based </w:t>
      </w:r>
      <w:r w:rsidR="00A33E8B">
        <w:rPr>
          <w:rFonts w:eastAsiaTheme="minorEastAsia"/>
          <w:sz w:val="22"/>
          <w:szCs w:val="22"/>
        </w:rPr>
        <w:t>PRS bandwidth aggregation</w:t>
      </w:r>
      <w:r>
        <w:rPr>
          <w:rFonts w:eastAsiaTheme="minorEastAsia"/>
          <w:sz w:val="22"/>
          <w:szCs w:val="22"/>
        </w:rPr>
        <w:t>.</w:t>
      </w:r>
    </w:p>
    <w:p w14:paraId="42F73B25" w14:textId="7AD09F98" w:rsidR="00446EF5" w:rsidRDefault="002C531F" w:rsidP="00446EF5">
      <w:pPr>
        <w:pStyle w:val="Heading3"/>
      </w:pPr>
      <w:r>
        <w:lastRenderedPageBreak/>
        <w:t xml:space="preserve">UE behavior with </w:t>
      </w:r>
      <w:r w:rsidR="00C63375">
        <w:t>PRS dropping</w:t>
      </w:r>
    </w:p>
    <w:p w14:paraId="0A01E577" w14:textId="6DC751E6" w:rsidR="00446EF5" w:rsidRDefault="00C63375" w:rsidP="001C52D9">
      <w:pPr>
        <w:rPr>
          <w:rFonts w:eastAsiaTheme="minorEastAsia"/>
          <w:sz w:val="22"/>
          <w:szCs w:val="22"/>
        </w:rPr>
      </w:pPr>
      <w:r>
        <w:rPr>
          <w:rFonts w:eastAsiaTheme="minorEastAsia"/>
          <w:sz w:val="22"/>
          <w:szCs w:val="22"/>
        </w:rPr>
        <w:t xml:space="preserve">RAN1 discussed </w:t>
      </w:r>
      <w:r w:rsidR="00CB47F8">
        <w:rPr>
          <w:rFonts w:eastAsiaTheme="minorEastAsia"/>
          <w:sz w:val="22"/>
          <w:szCs w:val="22"/>
        </w:rPr>
        <w:t xml:space="preserve">the possibility of </w:t>
      </w:r>
      <w:r w:rsidR="006F44C0">
        <w:rPr>
          <w:rFonts w:eastAsiaTheme="minorEastAsia"/>
          <w:sz w:val="22"/>
          <w:szCs w:val="22"/>
        </w:rPr>
        <w:t>dropping PRS in one of the aggregated PFL, and made the following agreement at RAN1 #112-bis meeting.</w:t>
      </w:r>
    </w:p>
    <w:p w14:paraId="402B16EA" w14:textId="77777777" w:rsidR="00446EF5" w:rsidRPr="005907CB" w:rsidRDefault="00446EF5" w:rsidP="005907CB">
      <w:pPr>
        <w:spacing w:after="0"/>
        <w:rPr>
          <w:b/>
          <w:bCs/>
          <w:sz w:val="22"/>
          <w:szCs w:val="22"/>
          <w:lang w:eastAsia="x-none"/>
        </w:rPr>
      </w:pPr>
      <w:r w:rsidRPr="005907CB">
        <w:rPr>
          <w:b/>
          <w:bCs/>
          <w:sz w:val="22"/>
          <w:szCs w:val="22"/>
          <w:highlight w:val="green"/>
          <w:lang w:eastAsia="x-none"/>
        </w:rPr>
        <w:t>Agreement</w:t>
      </w:r>
    </w:p>
    <w:p w14:paraId="501AE1BA" w14:textId="1F0A5D2C" w:rsidR="00446EF5" w:rsidRPr="005907CB" w:rsidRDefault="00446EF5" w:rsidP="005907CB">
      <w:pPr>
        <w:spacing w:after="0"/>
        <w:rPr>
          <w:sz w:val="22"/>
          <w:szCs w:val="22"/>
          <w:lang w:eastAsia="x-none"/>
        </w:rPr>
      </w:pPr>
      <w:r w:rsidRPr="005907CB">
        <w:rPr>
          <w:sz w:val="22"/>
          <w:szCs w:val="22"/>
          <w:lang w:eastAsia="x-none"/>
        </w:rPr>
        <w:t>For the case when PRS in one of aggregated PFL is dropped, e.g.</w:t>
      </w:r>
      <w:r w:rsidR="00AE20A9">
        <w:rPr>
          <w:sz w:val="22"/>
          <w:szCs w:val="22"/>
          <w:lang w:eastAsia="x-none"/>
        </w:rPr>
        <w:t>,</w:t>
      </w:r>
      <w:r w:rsidRPr="005907CB">
        <w:rPr>
          <w:sz w:val="22"/>
          <w:szCs w:val="22"/>
          <w:lang w:eastAsia="x-none"/>
        </w:rPr>
        <w:t xml:space="preserve"> because of collision with SSB, select one of the following solutions for LMF based positioning</w:t>
      </w:r>
    </w:p>
    <w:p w14:paraId="32528ACA" w14:textId="77777777" w:rsidR="00446EF5" w:rsidRPr="005907CB" w:rsidRDefault="00446EF5" w:rsidP="005907CB">
      <w:pPr>
        <w:numPr>
          <w:ilvl w:val="0"/>
          <w:numId w:val="16"/>
        </w:numPr>
        <w:spacing w:after="0"/>
        <w:rPr>
          <w:sz w:val="22"/>
          <w:szCs w:val="22"/>
          <w:lang w:val="en-US" w:eastAsia="x-none"/>
        </w:rPr>
      </w:pPr>
      <w:r w:rsidRPr="005907CB">
        <w:rPr>
          <w:sz w:val="22"/>
          <w:szCs w:val="22"/>
          <w:lang w:val="en-US" w:eastAsia="x-none"/>
        </w:rPr>
        <w:t>Alt. 1: Drop positioning measurement in all aggregated PFLs in the same symbol(s)</w:t>
      </w:r>
    </w:p>
    <w:p w14:paraId="23A348A4" w14:textId="77777777" w:rsidR="00446EF5" w:rsidRPr="005907CB" w:rsidRDefault="00446EF5" w:rsidP="005907CB">
      <w:pPr>
        <w:numPr>
          <w:ilvl w:val="0"/>
          <w:numId w:val="16"/>
        </w:numPr>
        <w:spacing w:after="0"/>
        <w:rPr>
          <w:sz w:val="22"/>
          <w:szCs w:val="22"/>
          <w:lang w:val="en-US" w:eastAsia="x-none"/>
        </w:rPr>
      </w:pPr>
      <w:r w:rsidRPr="005907CB">
        <w:rPr>
          <w:sz w:val="22"/>
          <w:szCs w:val="22"/>
          <w:lang w:val="en-US" w:eastAsia="x-none"/>
        </w:rPr>
        <w:t>Alt. 2: Still perform positioning measurement based on the remaining PRSs in other PFL(s)</w:t>
      </w:r>
    </w:p>
    <w:p w14:paraId="4A268C93" w14:textId="77777777" w:rsidR="00446EF5" w:rsidRPr="005907CB" w:rsidRDefault="00446EF5" w:rsidP="005907CB">
      <w:pPr>
        <w:numPr>
          <w:ilvl w:val="0"/>
          <w:numId w:val="16"/>
        </w:numPr>
        <w:spacing w:after="0"/>
        <w:rPr>
          <w:sz w:val="22"/>
          <w:szCs w:val="22"/>
          <w:lang w:val="en-US" w:eastAsia="x-none"/>
        </w:rPr>
      </w:pPr>
      <w:r w:rsidRPr="005907CB">
        <w:rPr>
          <w:sz w:val="22"/>
          <w:szCs w:val="22"/>
          <w:lang w:val="en-US" w:eastAsia="x-none"/>
        </w:rPr>
        <w:t>FFS the details and the difference between MG and PPW if PPW is supported</w:t>
      </w:r>
    </w:p>
    <w:p w14:paraId="43EBCACE" w14:textId="77777777" w:rsidR="00446EF5" w:rsidRPr="005907CB" w:rsidRDefault="00446EF5" w:rsidP="005907CB">
      <w:pPr>
        <w:numPr>
          <w:ilvl w:val="0"/>
          <w:numId w:val="16"/>
        </w:numPr>
        <w:spacing w:after="0"/>
        <w:rPr>
          <w:sz w:val="22"/>
          <w:szCs w:val="22"/>
          <w:lang w:val="en-US" w:eastAsia="x-none"/>
        </w:rPr>
      </w:pPr>
      <w:r w:rsidRPr="005907CB">
        <w:rPr>
          <w:sz w:val="22"/>
          <w:szCs w:val="22"/>
          <w:lang w:val="en-US" w:eastAsia="x-none"/>
        </w:rPr>
        <w:t>Note: Up to RAN4 to discuss impact on requirements, if any, for such cases</w:t>
      </w:r>
    </w:p>
    <w:p w14:paraId="2DEA8BC2" w14:textId="733E9D41" w:rsidR="0046480A" w:rsidRPr="005907CB" w:rsidRDefault="00BB03D2" w:rsidP="005907CB">
      <w:pPr>
        <w:spacing w:before="240"/>
        <w:rPr>
          <w:rFonts w:eastAsiaTheme="minorEastAsia"/>
          <w:sz w:val="22"/>
          <w:szCs w:val="22"/>
          <w:lang w:val="en-US"/>
        </w:rPr>
      </w:pPr>
      <w:r>
        <w:rPr>
          <w:rFonts w:eastAsiaTheme="minorEastAsia"/>
          <w:sz w:val="22"/>
          <w:szCs w:val="22"/>
          <w:lang w:val="en-US"/>
        </w:rPr>
        <w:t xml:space="preserve">The UE </w:t>
      </w:r>
      <w:r w:rsidR="0090126D">
        <w:rPr>
          <w:rFonts w:eastAsiaTheme="minorEastAsia"/>
          <w:sz w:val="22"/>
          <w:szCs w:val="22"/>
          <w:lang w:val="en-US"/>
        </w:rPr>
        <w:t xml:space="preserve">may perform the measurements multiple times and </w:t>
      </w:r>
      <w:r w:rsidR="00CC4981">
        <w:rPr>
          <w:rFonts w:eastAsiaTheme="minorEastAsia"/>
          <w:sz w:val="22"/>
          <w:szCs w:val="22"/>
          <w:lang w:val="en-US"/>
        </w:rPr>
        <w:t xml:space="preserve">may </w:t>
      </w:r>
      <w:r w:rsidR="00AD13D8">
        <w:rPr>
          <w:rFonts w:eastAsiaTheme="minorEastAsia"/>
          <w:sz w:val="22"/>
          <w:szCs w:val="22"/>
          <w:lang w:val="en-US"/>
        </w:rPr>
        <w:t>average</w:t>
      </w:r>
      <w:r w:rsidR="0090126D">
        <w:rPr>
          <w:rFonts w:eastAsiaTheme="minorEastAsia"/>
          <w:sz w:val="22"/>
          <w:szCs w:val="22"/>
          <w:lang w:val="en-US"/>
        </w:rPr>
        <w:t xml:space="preserve"> multiple samples to decide </w:t>
      </w:r>
      <w:r w:rsidR="00CC4981">
        <w:rPr>
          <w:rFonts w:eastAsiaTheme="minorEastAsia"/>
          <w:sz w:val="22"/>
          <w:szCs w:val="22"/>
          <w:lang w:val="en-US"/>
        </w:rPr>
        <w:t>a positioning measurement to be reported.</w:t>
      </w:r>
      <w:r w:rsidR="003E22B8">
        <w:rPr>
          <w:rFonts w:eastAsiaTheme="minorEastAsia"/>
          <w:sz w:val="22"/>
          <w:szCs w:val="22"/>
          <w:lang w:val="en-US"/>
        </w:rPr>
        <w:t xml:space="preserve"> </w:t>
      </w:r>
      <w:r w:rsidR="000B6BFF">
        <w:rPr>
          <w:rFonts w:eastAsiaTheme="minorEastAsia"/>
          <w:sz w:val="22"/>
          <w:szCs w:val="22"/>
          <w:lang w:val="en-US"/>
        </w:rPr>
        <w:t xml:space="preserve">In consideration of this, Alt. 1 may be reasonable. </w:t>
      </w:r>
      <w:r w:rsidR="009E1E31">
        <w:rPr>
          <w:rFonts w:eastAsiaTheme="minorEastAsia"/>
          <w:sz w:val="22"/>
          <w:szCs w:val="22"/>
          <w:lang w:val="en-US"/>
        </w:rPr>
        <w:t xml:space="preserve">However, the UE may also be able to </w:t>
      </w:r>
      <w:r w:rsidR="008C6F84">
        <w:rPr>
          <w:rFonts w:eastAsiaTheme="minorEastAsia"/>
          <w:sz w:val="22"/>
          <w:szCs w:val="22"/>
          <w:lang w:val="en-US"/>
        </w:rPr>
        <w:t xml:space="preserve">exclude </w:t>
      </w:r>
      <w:r w:rsidR="0083432A">
        <w:rPr>
          <w:rFonts w:eastAsiaTheme="minorEastAsia"/>
          <w:sz w:val="22"/>
          <w:szCs w:val="22"/>
          <w:lang w:val="en-US"/>
        </w:rPr>
        <w:t>specific measurement sample</w:t>
      </w:r>
      <w:r w:rsidR="00B86D89">
        <w:rPr>
          <w:rFonts w:eastAsiaTheme="minorEastAsia"/>
          <w:sz w:val="22"/>
          <w:szCs w:val="22"/>
          <w:lang w:val="en-US"/>
        </w:rPr>
        <w:t>s</w:t>
      </w:r>
      <w:r w:rsidR="0083432A">
        <w:rPr>
          <w:rFonts w:eastAsiaTheme="minorEastAsia"/>
          <w:sz w:val="22"/>
          <w:szCs w:val="22"/>
          <w:lang w:val="en-US"/>
        </w:rPr>
        <w:t xml:space="preserve"> by implementations and it is also possible to consider</w:t>
      </w:r>
      <w:r w:rsidR="00EA1230">
        <w:rPr>
          <w:rFonts w:eastAsiaTheme="minorEastAsia"/>
          <w:sz w:val="22"/>
          <w:szCs w:val="22"/>
          <w:lang w:val="en-US"/>
        </w:rPr>
        <w:t xml:space="preserve"> performing joint measurements for a part of aggregated PFLs</w:t>
      </w:r>
      <w:r w:rsidR="00B86D89">
        <w:rPr>
          <w:rFonts w:eastAsiaTheme="minorEastAsia"/>
          <w:sz w:val="22"/>
          <w:szCs w:val="22"/>
          <w:lang w:val="en-US"/>
        </w:rPr>
        <w:t xml:space="preserve"> (e.g., 2 out of 3 PFLs)</w:t>
      </w:r>
      <w:r w:rsidR="00EA1230">
        <w:rPr>
          <w:rFonts w:eastAsiaTheme="minorEastAsia"/>
          <w:sz w:val="22"/>
          <w:szCs w:val="22"/>
          <w:lang w:val="en-US"/>
        </w:rPr>
        <w:t xml:space="preserve">. </w:t>
      </w:r>
      <w:r w:rsidR="007D4B6C">
        <w:rPr>
          <w:rFonts w:eastAsiaTheme="minorEastAsia"/>
          <w:sz w:val="22"/>
          <w:szCs w:val="22"/>
          <w:lang w:val="en-US"/>
        </w:rPr>
        <w:t>For the overall PFLs, i</w:t>
      </w:r>
      <w:r w:rsidR="00EE2C38">
        <w:rPr>
          <w:rFonts w:eastAsiaTheme="minorEastAsia"/>
          <w:sz w:val="22"/>
          <w:szCs w:val="22"/>
          <w:lang w:val="en-US"/>
        </w:rPr>
        <w:t xml:space="preserve">t is not </w:t>
      </w:r>
      <w:r w:rsidR="00B50A33">
        <w:rPr>
          <w:rFonts w:eastAsiaTheme="minorEastAsia"/>
          <w:sz w:val="22"/>
          <w:szCs w:val="22"/>
          <w:lang w:val="en-US"/>
        </w:rPr>
        <w:t xml:space="preserve">clear how many times </w:t>
      </w:r>
      <w:r w:rsidR="004146E9">
        <w:rPr>
          <w:rFonts w:eastAsiaTheme="minorEastAsia"/>
          <w:sz w:val="22"/>
          <w:szCs w:val="22"/>
          <w:lang w:val="en-US"/>
        </w:rPr>
        <w:t>the collision occurs</w:t>
      </w:r>
      <w:r w:rsidR="00705A28">
        <w:rPr>
          <w:rFonts w:eastAsiaTheme="minorEastAsia"/>
          <w:sz w:val="22"/>
          <w:szCs w:val="22"/>
          <w:lang w:val="en-US"/>
        </w:rPr>
        <w:t xml:space="preserve">. </w:t>
      </w:r>
      <w:r w:rsidR="002350DD">
        <w:rPr>
          <w:rFonts w:eastAsiaTheme="minorEastAsia"/>
          <w:sz w:val="22"/>
          <w:szCs w:val="22"/>
          <w:lang w:val="en-US"/>
        </w:rPr>
        <w:t xml:space="preserve">In </w:t>
      </w:r>
      <w:r w:rsidR="00705A28">
        <w:rPr>
          <w:rFonts w:eastAsiaTheme="minorEastAsia"/>
          <w:sz w:val="22"/>
          <w:szCs w:val="22"/>
          <w:lang w:val="en-US"/>
        </w:rPr>
        <w:t>Alt.2</w:t>
      </w:r>
      <w:r w:rsidR="002350DD">
        <w:rPr>
          <w:rFonts w:eastAsiaTheme="minorEastAsia"/>
          <w:sz w:val="22"/>
          <w:szCs w:val="22"/>
          <w:lang w:val="en-US"/>
        </w:rPr>
        <w:t xml:space="preserve">, </w:t>
      </w:r>
      <w:r w:rsidR="00C2206F">
        <w:rPr>
          <w:rFonts w:eastAsiaTheme="minorEastAsia"/>
          <w:sz w:val="22"/>
          <w:szCs w:val="22"/>
          <w:lang w:val="en-US"/>
        </w:rPr>
        <w:t xml:space="preserve">at least </w:t>
      </w:r>
      <w:r w:rsidR="002350DD">
        <w:rPr>
          <w:rFonts w:eastAsiaTheme="minorEastAsia"/>
          <w:sz w:val="22"/>
          <w:szCs w:val="22"/>
          <w:lang w:val="en-US"/>
        </w:rPr>
        <w:t xml:space="preserve">the UE </w:t>
      </w:r>
      <w:r w:rsidR="00335EFB">
        <w:rPr>
          <w:rFonts w:eastAsiaTheme="minorEastAsia"/>
          <w:sz w:val="22"/>
          <w:szCs w:val="22"/>
          <w:lang w:val="en-US"/>
        </w:rPr>
        <w:t>would</w:t>
      </w:r>
      <w:r w:rsidR="002350DD">
        <w:rPr>
          <w:rFonts w:eastAsiaTheme="minorEastAsia"/>
          <w:sz w:val="22"/>
          <w:szCs w:val="22"/>
          <w:lang w:val="en-US"/>
        </w:rPr>
        <w:t xml:space="preserve"> have </w:t>
      </w:r>
      <w:r w:rsidR="00094C34">
        <w:rPr>
          <w:rFonts w:eastAsiaTheme="minorEastAsia"/>
          <w:sz w:val="22"/>
          <w:szCs w:val="22"/>
          <w:lang w:val="en-US"/>
        </w:rPr>
        <w:t>more chance</w:t>
      </w:r>
      <w:r w:rsidR="00335EFB">
        <w:rPr>
          <w:rFonts w:eastAsiaTheme="minorEastAsia"/>
          <w:sz w:val="22"/>
          <w:szCs w:val="22"/>
          <w:lang w:val="en-US"/>
        </w:rPr>
        <w:t>s</w:t>
      </w:r>
      <w:r w:rsidR="00094C34">
        <w:rPr>
          <w:rFonts w:eastAsiaTheme="minorEastAsia"/>
          <w:sz w:val="22"/>
          <w:szCs w:val="22"/>
          <w:lang w:val="en-US"/>
        </w:rPr>
        <w:t xml:space="preserve"> to take measurement samples even f</w:t>
      </w:r>
      <w:r w:rsidR="004F1EE6">
        <w:rPr>
          <w:rFonts w:eastAsiaTheme="minorEastAsia"/>
          <w:sz w:val="22"/>
          <w:szCs w:val="22"/>
          <w:lang w:val="en-US"/>
        </w:rPr>
        <w:t>rom a part of PFLs.</w:t>
      </w:r>
      <w:r w:rsidR="00705A28">
        <w:rPr>
          <w:rFonts w:eastAsiaTheme="minorEastAsia"/>
          <w:sz w:val="22"/>
          <w:szCs w:val="22"/>
          <w:lang w:val="en-US"/>
        </w:rPr>
        <w:t xml:space="preserve"> </w:t>
      </w:r>
      <w:r w:rsidR="0092184C">
        <w:rPr>
          <w:rFonts w:eastAsiaTheme="minorEastAsia"/>
          <w:sz w:val="22"/>
          <w:szCs w:val="22"/>
          <w:lang w:val="en-US"/>
        </w:rPr>
        <w:t xml:space="preserve">We support Alt.2 </w:t>
      </w:r>
      <w:r w:rsidR="00C023A2">
        <w:rPr>
          <w:rFonts w:eastAsiaTheme="minorEastAsia"/>
          <w:sz w:val="22"/>
          <w:szCs w:val="22"/>
          <w:lang w:val="en-US"/>
        </w:rPr>
        <w:t xml:space="preserve">and </w:t>
      </w:r>
      <w:r w:rsidR="00FA3DE2">
        <w:rPr>
          <w:rFonts w:eastAsiaTheme="minorEastAsia"/>
          <w:sz w:val="22"/>
          <w:szCs w:val="22"/>
          <w:lang w:val="en-US"/>
        </w:rPr>
        <w:t xml:space="preserve">a </w:t>
      </w:r>
      <w:r w:rsidR="00373A24">
        <w:rPr>
          <w:rFonts w:eastAsiaTheme="minorEastAsia"/>
          <w:sz w:val="22"/>
          <w:szCs w:val="22"/>
          <w:lang w:val="en-US"/>
        </w:rPr>
        <w:t>reporting</w:t>
      </w:r>
      <w:r w:rsidR="00FA3DE2">
        <w:rPr>
          <w:rFonts w:eastAsiaTheme="minorEastAsia"/>
          <w:sz w:val="22"/>
          <w:szCs w:val="22"/>
          <w:lang w:val="en-US"/>
        </w:rPr>
        <w:t xml:space="preserve"> of</w:t>
      </w:r>
      <w:r w:rsidR="00373A24">
        <w:rPr>
          <w:rFonts w:eastAsiaTheme="minorEastAsia"/>
          <w:sz w:val="22"/>
          <w:szCs w:val="22"/>
          <w:lang w:val="en-US"/>
        </w:rPr>
        <w:t xml:space="preserve"> PFL IDs </w:t>
      </w:r>
      <w:r w:rsidR="007B36E2">
        <w:rPr>
          <w:rFonts w:eastAsiaTheme="minorEastAsia"/>
          <w:sz w:val="22"/>
          <w:szCs w:val="22"/>
          <w:lang w:val="en-US"/>
        </w:rPr>
        <w:t>aggregated to perform joint measurements</w:t>
      </w:r>
      <w:r w:rsidR="00373A24">
        <w:rPr>
          <w:rFonts w:eastAsiaTheme="minorEastAsia"/>
          <w:sz w:val="22"/>
          <w:szCs w:val="22"/>
          <w:lang w:val="en-US"/>
        </w:rPr>
        <w:t>.</w:t>
      </w:r>
    </w:p>
    <w:p w14:paraId="6ED23BFE" w14:textId="660D11C6" w:rsidR="004A54F7" w:rsidRDefault="00DB233F" w:rsidP="001C52D9">
      <w:pPr>
        <w:rPr>
          <w:rFonts w:eastAsiaTheme="minorEastAsia"/>
          <w:sz w:val="22"/>
          <w:szCs w:val="22"/>
        </w:rPr>
      </w:pPr>
      <w:r w:rsidRPr="005907CB">
        <w:rPr>
          <w:rFonts w:eastAsiaTheme="minorEastAsia"/>
          <w:b/>
          <w:bCs/>
          <w:sz w:val="22"/>
          <w:szCs w:val="22"/>
        </w:rPr>
        <w:t>Proposal</w:t>
      </w:r>
      <w:r w:rsidR="00B371AA" w:rsidRPr="005907CB">
        <w:rPr>
          <w:rFonts w:eastAsiaTheme="minorEastAsia"/>
          <w:b/>
          <w:bCs/>
          <w:sz w:val="22"/>
          <w:szCs w:val="22"/>
        </w:rPr>
        <w:t xml:space="preserve"> </w:t>
      </w:r>
      <w:r w:rsidR="00FE3859">
        <w:rPr>
          <w:rFonts w:eastAsiaTheme="minorEastAsia"/>
          <w:b/>
          <w:bCs/>
          <w:sz w:val="22"/>
          <w:szCs w:val="22"/>
        </w:rPr>
        <w:t>8</w:t>
      </w:r>
      <w:r w:rsidRPr="005907CB">
        <w:rPr>
          <w:rFonts w:eastAsiaTheme="minorEastAsia"/>
          <w:b/>
          <w:bCs/>
          <w:sz w:val="22"/>
          <w:szCs w:val="22"/>
        </w:rPr>
        <w:t>:</w:t>
      </w:r>
      <w:r w:rsidRPr="00AA23A7">
        <w:rPr>
          <w:rFonts w:eastAsiaTheme="minorEastAsia"/>
          <w:sz w:val="22"/>
          <w:szCs w:val="22"/>
        </w:rPr>
        <w:t xml:space="preserve"> Support </w:t>
      </w:r>
      <w:r w:rsidR="003744E1" w:rsidRPr="00AA23A7">
        <w:rPr>
          <w:rFonts w:eastAsiaTheme="minorEastAsia"/>
          <w:sz w:val="22"/>
          <w:szCs w:val="22"/>
        </w:rPr>
        <w:t xml:space="preserve">Alt. </w:t>
      </w:r>
      <w:r w:rsidR="00AA23A7" w:rsidRPr="00AA23A7">
        <w:rPr>
          <w:rFonts w:eastAsiaTheme="minorEastAsia"/>
          <w:sz w:val="22"/>
          <w:szCs w:val="22"/>
        </w:rPr>
        <w:t>2</w:t>
      </w:r>
      <w:r w:rsidR="00AA23A7" w:rsidRPr="00AA23A7">
        <w:rPr>
          <w:rFonts w:eastAsiaTheme="minorEastAsia"/>
          <w:sz w:val="22"/>
          <w:szCs w:val="22"/>
          <w:lang w:val="en-US"/>
        </w:rPr>
        <w:t xml:space="preserve"> </w:t>
      </w:r>
      <w:r w:rsidR="00AA23A7" w:rsidRPr="00AA23A7">
        <w:rPr>
          <w:rFonts w:eastAsiaTheme="minorEastAsia"/>
          <w:sz w:val="22"/>
          <w:szCs w:val="22"/>
          <w:lang w:val="en-US"/>
        </w:rPr>
        <w:t>and reporting PFL IDs aggregated to perform joint measurements</w:t>
      </w:r>
      <w:r w:rsidR="00CB2C21">
        <w:rPr>
          <w:rFonts w:eastAsiaTheme="minorEastAsia"/>
          <w:sz w:val="22"/>
          <w:szCs w:val="22"/>
        </w:rPr>
        <w:t>.</w:t>
      </w:r>
    </w:p>
    <w:p w14:paraId="0EB23AF5" w14:textId="1E6FC0DC" w:rsidR="001C52D9" w:rsidRDefault="001C52D9" w:rsidP="001C52D9">
      <w:pPr>
        <w:rPr>
          <w:rFonts w:eastAsiaTheme="minorEastAsia"/>
          <w:sz w:val="22"/>
          <w:szCs w:val="22"/>
        </w:rPr>
      </w:pPr>
    </w:p>
    <w:p w14:paraId="671A4ACF" w14:textId="2FCFFC18" w:rsidR="008C0EBB" w:rsidRPr="00425FCA" w:rsidRDefault="00E52FCF" w:rsidP="00425FCA">
      <w:pPr>
        <w:pStyle w:val="Heading2"/>
      </w:pPr>
      <w:r>
        <w:t>Bandwidth Aggregation of UL SRS</w:t>
      </w:r>
    </w:p>
    <w:p w14:paraId="362D2891" w14:textId="2E6EFE05" w:rsidR="005A3EFB" w:rsidRDefault="00830A01" w:rsidP="005A3EFB">
      <w:pPr>
        <w:pStyle w:val="Heading3"/>
      </w:pPr>
      <w:r>
        <w:t>Configuration parameters</w:t>
      </w:r>
    </w:p>
    <w:p w14:paraId="6B5F34EA" w14:textId="404668ED" w:rsidR="00C67303" w:rsidRPr="007F2508" w:rsidRDefault="00C67303" w:rsidP="007F2508">
      <w:pPr>
        <w:rPr>
          <w:sz w:val="22"/>
          <w:szCs w:val="22"/>
          <w:lang w:eastAsia="x-none"/>
        </w:rPr>
      </w:pPr>
      <w:r>
        <w:rPr>
          <w:sz w:val="22"/>
          <w:szCs w:val="22"/>
          <w:lang w:eastAsia="x-none"/>
        </w:rPr>
        <w:t xml:space="preserve">Similar to the DL case, RAN1 </w:t>
      </w:r>
      <w:r w:rsidR="00307D11">
        <w:rPr>
          <w:sz w:val="22"/>
          <w:szCs w:val="22"/>
          <w:lang w:eastAsia="x-none"/>
        </w:rPr>
        <w:t>had a further discussion on the</w:t>
      </w:r>
      <w:r>
        <w:rPr>
          <w:sz w:val="22"/>
          <w:szCs w:val="22"/>
          <w:lang w:eastAsia="x-none"/>
        </w:rPr>
        <w:t xml:space="preserve"> conditions to support SRS bandwidth aggregation</w:t>
      </w:r>
      <w:r w:rsidR="006A16E9">
        <w:rPr>
          <w:sz w:val="22"/>
          <w:szCs w:val="22"/>
          <w:lang w:eastAsia="x-none"/>
        </w:rPr>
        <w:t xml:space="preserve"> and made the following agreement.</w:t>
      </w:r>
    </w:p>
    <w:p w14:paraId="718581BB" w14:textId="77777777" w:rsidR="00BB6DFB" w:rsidRPr="005907CB" w:rsidRDefault="00BB6DFB" w:rsidP="00BB6DFB">
      <w:pPr>
        <w:overflowPunct/>
        <w:autoSpaceDE/>
        <w:autoSpaceDN/>
        <w:adjustRightInd/>
        <w:spacing w:after="0"/>
        <w:ind w:left="1440" w:hanging="1440"/>
        <w:textAlignment w:val="auto"/>
        <w:rPr>
          <w:rFonts w:ascii="Times" w:eastAsia="Batang" w:hAnsi="Times"/>
          <w:b/>
          <w:sz w:val="22"/>
          <w:szCs w:val="22"/>
          <w:lang w:val="en-US" w:eastAsia="x-none"/>
        </w:rPr>
      </w:pPr>
      <w:r w:rsidRPr="005907CB">
        <w:rPr>
          <w:rFonts w:ascii="Times" w:eastAsia="Batang" w:hAnsi="Times"/>
          <w:b/>
          <w:sz w:val="22"/>
          <w:szCs w:val="22"/>
          <w:highlight w:val="green"/>
          <w:lang w:val="en-US" w:eastAsia="x-none"/>
        </w:rPr>
        <w:t>Agreement</w:t>
      </w:r>
    </w:p>
    <w:p w14:paraId="29CED533" w14:textId="77777777" w:rsidR="00BB6DFB" w:rsidRPr="005907CB" w:rsidRDefault="00BB6DFB" w:rsidP="00BB6DFB">
      <w:pPr>
        <w:overflowPunct/>
        <w:autoSpaceDE/>
        <w:autoSpaceDN/>
        <w:adjustRightInd/>
        <w:snapToGrid w:val="0"/>
        <w:spacing w:after="0"/>
        <w:ind w:left="1440" w:hanging="1440"/>
        <w:jc w:val="both"/>
        <w:textAlignment w:val="auto"/>
        <w:rPr>
          <w:rFonts w:ascii="Times" w:eastAsia="Batang" w:hAnsi="Times" w:cs="Times"/>
          <w:sz w:val="22"/>
          <w:szCs w:val="22"/>
        </w:rPr>
      </w:pPr>
      <w:r w:rsidRPr="005907CB">
        <w:rPr>
          <w:rFonts w:ascii="Times" w:eastAsia="Batang" w:hAnsi="Times" w:cs="Times"/>
          <w:sz w:val="22"/>
          <w:szCs w:val="22"/>
        </w:rPr>
        <w:t>For SRS bandwidth aggregation between SRS in two or three carriers, decide whether one or more of the following are needed for the aggregated SRS resources in RAN1#113 meeting</w:t>
      </w:r>
    </w:p>
    <w:p w14:paraId="7ED5DF83" w14:textId="77777777" w:rsidR="00BB6DFB" w:rsidRPr="005907CB" w:rsidRDefault="00BB6DFB" w:rsidP="00BB6DFB">
      <w:pPr>
        <w:numPr>
          <w:ilvl w:val="0"/>
          <w:numId w:val="16"/>
        </w:numPr>
        <w:overflowPunct/>
        <w:autoSpaceDE/>
        <w:autoSpaceDN/>
        <w:adjustRightInd/>
        <w:snapToGrid w:val="0"/>
        <w:spacing w:after="0"/>
        <w:ind w:hanging="363"/>
        <w:contextualSpacing/>
        <w:jc w:val="both"/>
        <w:textAlignment w:val="auto"/>
        <w:rPr>
          <w:rFonts w:ascii="Times" w:hAnsi="Times" w:cs="Times"/>
          <w:sz w:val="22"/>
          <w:szCs w:val="22"/>
        </w:rPr>
      </w:pPr>
      <w:r w:rsidRPr="005907CB">
        <w:rPr>
          <w:rFonts w:ascii="Times" w:hAnsi="Times" w:cs="Times"/>
          <w:sz w:val="22"/>
          <w:szCs w:val="22"/>
        </w:rPr>
        <w:t>The same timing advance offset or the same TAG</w:t>
      </w:r>
    </w:p>
    <w:p w14:paraId="6DECAA8F" w14:textId="77777777" w:rsidR="00BB6DFB" w:rsidRPr="005907CB" w:rsidRDefault="00BB6DFB" w:rsidP="00BB6DFB">
      <w:pPr>
        <w:numPr>
          <w:ilvl w:val="0"/>
          <w:numId w:val="16"/>
        </w:numPr>
        <w:overflowPunct/>
        <w:autoSpaceDE/>
        <w:autoSpaceDN/>
        <w:adjustRightInd/>
        <w:snapToGrid w:val="0"/>
        <w:spacing w:after="0"/>
        <w:contextualSpacing/>
        <w:textAlignment w:val="auto"/>
        <w:rPr>
          <w:rFonts w:ascii="Times" w:hAnsi="Times" w:cs="Times"/>
          <w:sz w:val="22"/>
          <w:szCs w:val="22"/>
        </w:rPr>
      </w:pPr>
      <w:r w:rsidRPr="005907CB">
        <w:rPr>
          <w:rFonts w:ascii="Times" w:hAnsi="Times" w:cs="Times"/>
          <w:sz w:val="22"/>
          <w:szCs w:val="22"/>
        </w:rPr>
        <w:t xml:space="preserve">The same </w:t>
      </w:r>
      <w:r w:rsidRPr="005907CB">
        <w:rPr>
          <w:rFonts w:ascii="Times" w:eastAsia="Batang" w:hAnsi="Times" w:cs="Times"/>
          <w:i/>
          <w:sz w:val="22"/>
          <w:szCs w:val="22"/>
        </w:rPr>
        <w:t xml:space="preserve">periodicityAndOffset, </w:t>
      </w:r>
      <w:r w:rsidRPr="005907CB">
        <w:rPr>
          <w:rFonts w:ascii="Times" w:eastAsia="Batang" w:hAnsi="Times" w:cs="Times"/>
          <w:sz w:val="22"/>
          <w:szCs w:val="22"/>
        </w:rPr>
        <w:t>and</w:t>
      </w:r>
      <w:r w:rsidRPr="005907CB">
        <w:rPr>
          <w:rFonts w:ascii="Times" w:eastAsia="Batang" w:hAnsi="Times" w:cs="Times"/>
          <w:i/>
          <w:sz w:val="22"/>
          <w:szCs w:val="22"/>
        </w:rPr>
        <w:t xml:space="preserve"> slotOffset</w:t>
      </w:r>
    </w:p>
    <w:p w14:paraId="2B582776" w14:textId="77777777" w:rsidR="00BB6DFB" w:rsidRPr="005907CB" w:rsidRDefault="00BB6DFB" w:rsidP="00BB6DFB">
      <w:pPr>
        <w:numPr>
          <w:ilvl w:val="0"/>
          <w:numId w:val="16"/>
        </w:numPr>
        <w:overflowPunct/>
        <w:autoSpaceDE/>
        <w:autoSpaceDN/>
        <w:adjustRightInd/>
        <w:snapToGrid w:val="0"/>
        <w:spacing w:after="0"/>
        <w:contextualSpacing/>
        <w:textAlignment w:val="auto"/>
        <w:rPr>
          <w:rFonts w:ascii="Times" w:hAnsi="Times" w:cs="Times"/>
          <w:sz w:val="22"/>
          <w:szCs w:val="22"/>
        </w:rPr>
      </w:pPr>
      <w:r w:rsidRPr="005907CB">
        <w:rPr>
          <w:rFonts w:ascii="Times" w:eastAsia="Batang" w:hAnsi="Times" w:cs="Times"/>
          <w:bCs/>
          <w:iCs/>
          <w:sz w:val="22"/>
          <w:szCs w:val="22"/>
        </w:rPr>
        <w:t xml:space="preserve">The </w:t>
      </w:r>
      <w:r w:rsidRPr="005907CB">
        <w:rPr>
          <w:rFonts w:ascii="Times" w:hAnsi="Times" w:cs="Times"/>
          <w:bCs/>
          <w:iCs/>
          <w:sz w:val="22"/>
          <w:szCs w:val="22"/>
        </w:rPr>
        <w:t xml:space="preserve">same </w:t>
      </w:r>
      <w:r w:rsidRPr="005907CB">
        <w:rPr>
          <w:rFonts w:ascii="Times" w:eastAsia="Batang" w:hAnsi="Times" w:cs="Times"/>
          <w:bCs/>
          <w:iCs/>
          <w:sz w:val="22"/>
          <w:szCs w:val="22"/>
        </w:rPr>
        <w:t>number of SRS resource sets and/or</w:t>
      </w:r>
      <w:r w:rsidRPr="005907CB">
        <w:rPr>
          <w:rFonts w:ascii="Times" w:hAnsi="Times" w:cs="Times"/>
          <w:bCs/>
          <w:iCs/>
          <w:sz w:val="22"/>
          <w:szCs w:val="22"/>
        </w:rPr>
        <w:t xml:space="preserve"> the same</w:t>
      </w:r>
      <w:r w:rsidRPr="005907CB">
        <w:rPr>
          <w:rFonts w:ascii="Times" w:eastAsia="Batang" w:hAnsi="Times" w:cs="Times"/>
          <w:bCs/>
          <w:iCs/>
          <w:sz w:val="22"/>
          <w:szCs w:val="22"/>
        </w:rPr>
        <w:t xml:space="preserve"> number of SRS resources</w:t>
      </w:r>
      <w:r w:rsidRPr="005907CB">
        <w:rPr>
          <w:rFonts w:ascii="Times" w:hAnsi="Times" w:cs="Times"/>
          <w:bCs/>
          <w:iCs/>
          <w:sz w:val="22"/>
          <w:szCs w:val="22"/>
        </w:rPr>
        <w:t xml:space="preserve"> per set</w:t>
      </w:r>
    </w:p>
    <w:p w14:paraId="6FEEA8EA" w14:textId="77777777" w:rsidR="00BB6DFB" w:rsidRPr="005907CB" w:rsidRDefault="00BB6DFB" w:rsidP="00BB6DFB">
      <w:pPr>
        <w:numPr>
          <w:ilvl w:val="0"/>
          <w:numId w:val="16"/>
        </w:numPr>
        <w:overflowPunct/>
        <w:autoSpaceDE/>
        <w:autoSpaceDN/>
        <w:adjustRightInd/>
        <w:snapToGrid w:val="0"/>
        <w:spacing w:after="120"/>
        <w:contextualSpacing/>
        <w:jc w:val="both"/>
        <w:textAlignment w:val="auto"/>
        <w:rPr>
          <w:rFonts w:ascii="Times" w:eastAsia="Batang" w:hAnsi="Times" w:cs="Times"/>
          <w:bCs/>
          <w:iCs/>
          <w:sz w:val="22"/>
          <w:szCs w:val="22"/>
        </w:rPr>
      </w:pPr>
      <w:r w:rsidRPr="005907CB">
        <w:rPr>
          <w:rFonts w:ascii="Times" w:eastAsia="Batang" w:hAnsi="Times" w:cs="Times"/>
          <w:bCs/>
          <w:iCs/>
          <w:sz w:val="22"/>
          <w:szCs w:val="22"/>
        </w:rPr>
        <w:t>The</w:t>
      </w:r>
      <w:r w:rsidRPr="005907CB">
        <w:rPr>
          <w:rFonts w:ascii="Times" w:eastAsia="Batang" w:hAnsi="Times" w:cs="Times"/>
          <w:bCs/>
          <w:iCs/>
          <w:sz w:val="22"/>
          <w:szCs w:val="22"/>
          <w:lang w:eastAsia="zh-CN"/>
        </w:rPr>
        <w:t xml:space="preserve"> configuration of</w:t>
      </w:r>
      <w:r w:rsidRPr="005907CB">
        <w:rPr>
          <w:rFonts w:ascii="Times" w:eastAsia="Batang" w:hAnsi="Times" w:cs="Times"/>
          <w:bCs/>
          <w:iCs/>
          <w:sz w:val="22"/>
          <w:szCs w:val="22"/>
        </w:rPr>
        <w:t xml:space="preserve"> </w:t>
      </w:r>
      <w:r w:rsidRPr="005907CB">
        <w:rPr>
          <w:rFonts w:ascii="Times" w:eastAsia="Batang" w:hAnsi="Times" w:cs="Times"/>
          <w:bCs/>
          <w:iCs/>
          <w:strike/>
          <w:sz w:val="22"/>
          <w:szCs w:val="22"/>
        </w:rPr>
        <w:t xml:space="preserve">same </w:t>
      </w:r>
      <w:r w:rsidRPr="005907CB">
        <w:rPr>
          <w:rFonts w:ascii="Times" w:eastAsia="Batang" w:hAnsi="Times" w:cs="Times"/>
          <w:bCs/>
          <w:iCs/>
          <w:sz w:val="22"/>
          <w:szCs w:val="22"/>
        </w:rPr>
        <w:t>pathloss RS, Po and alpha to ensure the same Tx PSD (power per subcarrier)</w:t>
      </w:r>
    </w:p>
    <w:p w14:paraId="31D30B0D" w14:textId="77777777" w:rsidR="00BB6DFB" w:rsidRPr="005907CB" w:rsidRDefault="00BB6DFB" w:rsidP="00BB6DFB">
      <w:pPr>
        <w:numPr>
          <w:ilvl w:val="1"/>
          <w:numId w:val="16"/>
        </w:numPr>
        <w:overflowPunct/>
        <w:autoSpaceDE/>
        <w:autoSpaceDN/>
        <w:adjustRightInd/>
        <w:snapToGrid w:val="0"/>
        <w:spacing w:after="120"/>
        <w:contextualSpacing/>
        <w:jc w:val="both"/>
        <w:textAlignment w:val="auto"/>
        <w:rPr>
          <w:rFonts w:ascii="Times" w:eastAsia="Batang" w:hAnsi="Times" w:cs="Times"/>
          <w:bCs/>
          <w:iCs/>
          <w:sz w:val="22"/>
          <w:szCs w:val="22"/>
        </w:rPr>
      </w:pPr>
      <w:r w:rsidRPr="005907CB">
        <w:rPr>
          <w:rFonts w:ascii="Times" w:eastAsia="Batang" w:hAnsi="Times" w:cs="Times"/>
          <w:bCs/>
          <w:iCs/>
          <w:sz w:val="22"/>
          <w:szCs w:val="22"/>
        </w:rPr>
        <w:t xml:space="preserve">FFS the details, e.g. </w:t>
      </w:r>
      <w:r w:rsidRPr="005907CB">
        <w:rPr>
          <w:rFonts w:ascii="Times" w:eastAsia="Batang" w:hAnsi="Times" w:cs="Times"/>
          <w:sz w:val="22"/>
          <w:szCs w:val="22"/>
        </w:rPr>
        <w:t>UE determines the transmit power for SRS transmission in a reference carrier and applies the same Tx PSD for SRS transmission in other carriers, or configure a common parameter set for the aggregated carriers</w:t>
      </w:r>
    </w:p>
    <w:p w14:paraId="085BB6E3" w14:textId="77777777" w:rsidR="00BB6DFB" w:rsidRPr="005907CB" w:rsidRDefault="00BB6DFB" w:rsidP="00BB6DFB">
      <w:pPr>
        <w:numPr>
          <w:ilvl w:val="0"/>
          <w:numId w:val="16"/>
        </w:numPr>
        <w:overflowPunct/>
        <w:autoSpaceDE/>
        <w:autoSpaceDN/>
        <w:adjustRightInd/>
        <w:snapToGrid w:val="0"/>
        <w:spacing w:after="0"/>
        <w:ind w:hanging="363"/>
        <w:contextualSpacing/>
        <w:jc w:val="both"/>
        <w:textAlignment w:val="auto"/>
        <w:rPr>
          <w:rFonts w:ascii="Times" w:hAnsi="Times" w:cs="Times"/>
          <w:sz w:val="22"/>
          <w:szCs w:val="22"/>
        </w:rPr>
      </w:pPr>
      <w:r w:rsidRPr="005907CB">
        <w:rPr>
          <w:rFonts w:ascii="Times" w:eastAsia="Batang" w:hAnsi="Times" w:cs="Times"/>
          <w:sz w:val="22"/>
          <w:szCs w:val="22"/>
        </w:rPr>
        <w:t>The same antenna port from RAN1 specification perspective</w:t>
      </w:r>
    </w:p>
    <w:p w14:paraId="4183C8AE" w14:textId="77777777" w:rsidR="00BB6DFB" w:rsidRPr="005907CB" w:rsidRDefault="00BB6DFB" w:rsidP="00BB6DFB">
      <w:pPr>
        <w:numPr>
          <w:ilvl w:val="1"/>
          <w:numId w:val="16"/>
        </w:numPr>
        <w:overflowPunct/>
        <w:autoSpaceDE/>
        <w:autoSpaceDN/>
        <w:adjustRightInd/>
        <w:snapToGrid w:val="0"/>
        <w:spacing w:after="0"/>
        <w:contextualSpacing/>
        <w:jc w:val="both"/>
        <w:textAlignment w:val="auto"/>
        <w:rPr>
          <w:rFonts w:ascii="Times" w:hAnsi="Times" w:cs="Times"/>
          <w:sz w:val="22"/>
          <w:szCs w:val="22"/>
        </w:rPr>
      </w:pPr>
      <w:r w:rsidRPr="005907CB">
        <w:rPr>
          <w:rFonts w:ascii="Times" w:eastAsia="Batang" w:hAnsi="Times" w:cs="Times"/>
          <w:sz w:val="22"/>
          <w:szCs w:val="22"/>
        </w:rPr>
        <w:t>Note: this is to achieve phase continuity between carriers</w:t>
      </w:r>
    </w:p>
    <w:p w14:paraId="77B6871C" w14:textId="77777777" w:rsidR="00BB6DFB" w:rsidRPr="005907CB" w:rsidRDefault="00BB6DFB" w:rsidP="00BB6DFB">
      <w:pPr>
        <w:numPr>
          <w:ilvl w:val="0"/>
          <w:numId w:val="16"/>
        </w:numPr>
        <w:overflowPunct/>
        <w:autoSpaceDE/>
        <w:autoSpaceDN/>
        <w:adjustRightInd/>
        <w:snapToGrid w:val="0"/>
        <w:spacing w:after="0"/>
        <w:ind w:hanging="363"/>
        <w:contextualSpacing/>
        <w:jc w:val="both"/>
        <w:textAlignment w:val="auto"/>
        <w:rPr>
          <w:rFonts w:ascii="Times" w:hAnsi="Times" w:cs="Times"/>
          <w:sz w:val="22"/>
          <w:szCs w:val="22"/>
        </w:rPr>
      </w:pPr>
      <w:r w:rsidRPr="005907CB">
        <w:rPr>
          <w:rFonts w:ascii="Times" w:hAnsi="Times" w:cs="Times"/>
          <w:sz w:val="22"/>
          <w:szCs w:val="22"/>
        </w:rPr>
        <w:t xml:space="preserve">UE is expected to be configured with SRS resources that maintain a per-symbol uniformly spaced SRS pattern across aggregated bandwidths </w:t>
      </w:r>
    </w:p>
    <w:p w14:paraId="306A3D73" w14:textId="77777777" w:rsidR="00BB6DFB" w:rsidRPr="005907CB" w:rsidRDefault="00BB6DFB" w:rsidP="00BB6DFB">
      <w:pPr>
        <w:numPr>
          <w:ilvl w:val="0"/>
          <w:numId w:val="16"/>
        </w:numPr>
        <w:overflowPunct/>
        <w:autoSpaceDE/>
        <w:autoSpaceDN/>
        <w:adjustRightInd/>
        <w:snapToGrid w:val="0"/>
        <w:spacing w:after="0"/>
        <w:ind w:hanging="363"/>
        <w:contextualSpacing/>
        <w:jc w:val="both"/>
        <w:textAlignment w:val="auto"/>
        <w:rPr>
          <w:rFonts w:ascii="Times" w:hAnsi="Times" w:cs="Times"/>
          <w:sz w:val="22"/>
          <w:szCs w:val="22"/>
        </w:rPr>
      </w:pPr>
      <w:r w:rsidRPr="005907CB">
        <w:rPr>
          <w:rFonts w:ascii="Times" w:hAnsi="Times" w:cs="Times"/>
          <w:sz w:val="22"/>
          <w:szCs w:val="22"/>
        </w:rPr>
        <w:t>Others if any</w:t>
      </w:r>
    </w:p>
    <w:p w14:paraId="442201B0" w14:textId="77777777" w:rsidR="00BB6DFB" w:rsidRDefault="00BB6DFB" w:rsidP="00463ECA">
      <w:pPr>
        <w:snapToGrid w:val="0"/>
        <w:spacing w:after="0"/>
        <w:rPr>
          <w:b/>
          <w:bCs/>
          <w:sz w:val="22"/>
          <w:szCs w:val="22"/>
          <w:highlight w:val="green"/>
        </w:rPr>
      </w:pPr>
    </w:p>
    <w:p w14:paraId="4979CA85" w14:textId="0FA93115" w:rsidR="000F17DA" w:rsidRDefault="00FC1EC2" w:rsidP="004A54F7">
      <w:pPr>
        <w:rPr>
          <w:sz w:val="22"/>
          <w:szCs w:val="22"/>
          <w:lang w:val="en-US"/>
        </w:rPr>
      </w:pPr>
      <w:r>
        <w:rPr>
          <w:sz w:val="22"/>
          <w:szCs w:val="22"/>
          <w:lang w:val="en-US"/>
        </w:rPr>
        <w:t xml:space="preserve">The proposal to restrict the </w:t>
      </w:r>
      <w:r w:rsidR="000F17DA">
        <w:rPr>
          <w:sz w:val="22"/>
          <w:szCs w:val="22"/>
          <w:lang w:val="en-US"/>
        </w:rPr>
        <w:t xml:space="preserve">different CCs </w:t>
      </w:r>
      <w:r>
        <w:rPr>
          <w:sz w:val="22"/>
          <w:szCs w:val="22"/>
          <w:lang w:val="en-US"/>
        </w:rPr>
        <w:t xml:space="preserve">to have the same number of </w:t>
      </w:r>
      <w:r w:rsidR="00AC7603">
        <w:rPr>
          <w:sz w:val="22"/>
          <w:szCs w:val="22"/>
          <w:lang w:val="en-US"/>
        </w:rPr>
        <w:t>S</w:t>
      </w:r>
      <w:r>
        <w:rPr>
          <w:sz w:val="22"/>
          <w:szCs w:val="22"/>
          <w:lang w:val="en-US"/>
        </w:rPr>
        <w:t xml:space="preserve">RS resource sets and same number of </w:t>
      </w:r>
      <w:r w:rsidR="00AC7603">
        <w:rPr>
          <w:sz w:val="22"/>
          <w:szCs w:val="22"/>
          <w:lang w:val="en-US"/>
        </w:rPr>
        <w:t>S</w:t>
      </w:r>
      <w:r>
        <w:rPr>
          <w:sz w:val="22"/>
          <w:szCs w:val="22"/>
          <w:lang w:val="en-US"/>
        </w:rPr>
        <w:t xml:space="preserve">RS resources </w:t>
      </w:r>
      <w:r w:rsidR="000F17DA">
        <w:rPr>
          <w:sz w:val="22"/>
          <w:szCs w:val="22"/>
          <w:lang w:val="en-US"/>
        </w:rPr>
        <w:t xml:space="preserve">per resource set </w:t>
      </w:r>
      <w:r>
        <w:rPr>
          <w:sz w:val="22"/>
          <w:szCs w:val="22"/>
          <w:lang w:val="en-US"/>
        </w:rPr>
        <w:t xml:space="preserve">does not have strong motivation in our view. </w:t>
      </w:r>
      <w:r w:rsidR="000F17DA">
        <w:rPr>
          <w:sz w:val="22"/>
          <w:szCs w:val="22"/>
          <w:lang w:val="en-US"/>
        </w:rPr>
        <w:t xml:space="preserve">This would overly restrict the </w:t>
      </w:r>
      <w:r w:rsidR="00617BB9">
        <w:rPr>
          <w:sz w:val="22"/>
          <w:szCs w:val="22"/>
          <w:lang w:val="en-US"/>
        </w:rPr>
        <w:t>UE</w:t>
      </w:r>
      <w:r w:rsidR="000F17DA">
        <w:rPr>
          <w:sz w:val="22"/>
          <w:szCs w:val="22"/>
          <w:lang w:val="en-US"/>
        </w:rPr>
        <w:t xml:space="preserve"> implementation and is not strictly necessary for BW aggregation.</w:t>
      </w:r>
      <w:r w:rsidR="00CD356C">
        <w:rPr>
          <w:sz w:val="22"/>
          <w:szCs w:val="22"/>
          <w:lang w:val="en-US"/>
        </w:rPr>
        <w:t xml:space="preserve"> We have the similar view on the periodicity </w:t>
      </w:r>
      <w:r w:rsidR="005659D4">
        <w:rPr>
          <w:sz w:val="22"/>
          <w:szCs w:val="22"/>
          <w:lang w:val="en-US"/>
        </w:rPr>
        <w:t>and offset.</w:t>
      </w:r>
    </w:p>
    <w:p w14:paraId="496D9E22" w14:textId="1F5560F0" w:rsidR="004A54F7" w:rsidRDefault="00D86B79" w:rsidP="004F5213">
      <w:pPr>
        <w:rPr>
          <w:sz w:val="22"/>
          <w:szCs w:val="22"/>
          <w:lang w:val="en-US"/>
        </w:rPr>
      </w:pPr>
      <w:r w:rsidRPr="00D86B79">
        <w:rPr>
          <w:sz w:val="22"/>
          <w:szCs w:val="22"/>
          <w:lang w:val="en-US"/>
        </w:rPr>
        <w:lastRenderedPageBreak/>
        <w:t xml:space="preserve">For the power per subcarrier, </w:t>
      </w:r>
      <w:r w:rsidR="004F5213">
        <w:rPr>
          <w:sz w:val="22"/>
          <w:szCs w:val="22"/>
          <w:lang w:val="en-US"/>
        </w:rPr>
        <w:t xml:space="preserve">the same </w:t>
      </w:r>
      <w:r w:rsidR="008F7B5F">
        <w:rPr>
          <w:sz w:val="22"/>
          <w:szCs w:val="22"/>
          <w:lang w:val="en-US"/>
        </w:rPr>
        <w:t>Tx PSD was already agreed</w:t>
      </w:r>
      <w:r w:rsidR="00BE4E0E">
        <w:rPr>
          <w:sz w:val="22"/>
          <w:szCs w:val="22"/>
          <w:lang w:val="en-US"/>
        </w:rPr>
        <w:t>. The path</w:t>
      </w:r>
      <w:r w:rsidR="00EF0423">
        <w:rPr>
          <w:sz w:val="22"/>
          <w:szCs w:val="22"/>
          <w:lang w:val="en-US"/>
        </w:rPr>
        <w:t>-</w:t>
      </w:r>
      <w:r w:rsidR="00BE4E0E">
        <w:rPr>
          <w:sz w:val="22"/>
          <w:szCs w:val="22"/>
          <w:lang w:val="en-US"/>
        </w:rPr>
        <w:t>loss RSs for the different SRS resources in different CCs are not the same as CCs are different</w:t>
      </w:r>
      <w:r w:rsidR="00EF0423">
        <w:rPr>
          <w:sz w:val="22"/>
          <w:szCs w:val="22"/>
          <w:lang w:val="en-US"/>
        </w:rPr>
        <w:t>. The estimated path-loss for different CCs might not be the same</w:t>
      </w:r>
      <w:r w:rsidR="006D669A">
        <w:rPr>
          <w:sz w:val="22"/>
          <w:szCs w:val="22"/>
          <w:lang w:val="en-US"/>
        </w:rPr>
        <w:t>, so</w:t>
      </w:r>
      <w:r w:rsidR="00EF0423">
        <w:rPr>
          <w:sz w:val="22"/>
          <w:szCs w:val="22"/>
          <w:lang w:val="en-US"/>
        </w:rPr>
        <w:t xml:space="preserve"> </w:t>
      </w:r>
      <w:r w:rsidR="006D669A">
        <w:rPr>
          <w:sz w:val="22"/>
          <w:szCs w:val="22"/>
          <w:lang w:val="en-US"/>
        </w:rPr>
        <w:t>t</w:t>
      </w:r>
      <w:r w:rsidR="00253889">
        <w:rPr>
          <w:sz w:val="22"/>
          <w:szCs w:val="22"/>
          <w:lang w:val="en-US"/>
        </w:rPr>
        <w:t xml:space="preserve">he </w:t>
      </w:r>
      <w:r w:rsidR="00200A29">
        <w:rPr>
          <w:sz w:val="22"/>
          <w:szCs w:val="22"/>
          <w:lang w:val="en-US"/>
        </w:rPr>
        <w:t xml:space="preserve">further condition such as the </w:t>
      </w:r>
      <w:r w:rsidR="00253889">
        <w:rPr>
          <w:sz w:val="22"/>
          <w:szCs w:val="22"/>
          <w:lang w:val="en-US"/>
        </w:rPr>
        <w:t>same Po and alpha</w:t>
      </w:r>
      <w:r w:rsidR="00200A29">
        <w:rPr>
          <w:sz w:val="22"/>
          <w:szCs w:val="22"/>
          <w:lang w:val="en-US"/>
        </w:rPr>
        <w:t xml:space="preserve"> may not guarantee the same Tx PSD. </w:t>
      </w:r>
      <w:r w:rsidR="00340DDE">
        <w:rPr>
          <w:sz w:val="22"/>
          <w:szCs w:val="22"/>
          <w:lang w:val="en-US"/>
        </w:rPr>
        <w:t>We think the previous agreement is enough to define necessary conditions.</w:t>
      </w:r>
      <w:r w:rsidR="00D608EA">
        <w:rPr>
          <w:sz w:val="22"/>
          <w:szCs w:val="22"/>
          <w:lang w:val="en-US"/>
        </w:rPr>
        <w:t xml:space="preserve"> For the uniformly spaced SRS pattern, </w:t>
      </w:r>
      <w:r w:rsidR="00052BED">
        <w:rPr>
          <w:sz w:val="22"/>
          <w:szCs w:val="22"/>
          <w:lang w:val="en-US"/>
        </w:rPr>
        <w:t>it is supported by the network configuration</w:t>
      </w:r>
      <w:r w:rsidR="00F55418">
        <w:rPr>
          <w:sz w:val="22"/>
          <w:szCs w:val="22"/>
          <w:lang w:val="en-US"/>
        </w:rPr>
        <w:t>, but it does not necessarily have to be a</w:t>
      </w:r>
      <w:r w:rsidR="007211FE">
        <w:rPr>
          <w:sz w:val="22"/>
          <w:szCs w:val="22"/>
          <w:lang w:val="en-US"/>
        </w:rPr>
        <w:t xml:space="preserve"> mandatory</w:t>
      </w:r>
      <w:r w:rsidR="00F55418">
        <w:rPr>
          <w:sz w:val="22"/>
          <w:szCs w:val="22"/>
          <w:lang w:val="en-US"/>
        </w:rPr>
        <w:t xml:space="preserve"> condition</w:t>
      </w:r>
      <w:r w:rsidR="007211FE">
        <w:rPr>
          <w:sz w:val="22"/>
          <w:szCs w:val="22"/>
          <w:lang w:val="en-US"/>
        </w:rPr>
        <w:t xml:space="preserve"> to support SRS bandwidth aggregation.</w:t>
      </w:r>
    </w:p>
    <w:p w14:paraId="17EAF874" w14:textId="4F1FDB06" w:rsidR="00847DE3" w:rsidRDefault="00847DE3" w:rsidP="00847DE3">
      <w:pPr>
        <w:spacing w:after="0"/>
        <w:rPr>
          <w:sz w:val="22"/>
          <w:szCs w:val="22"/>
          <w:lang w:eastAsia="x-none"/>
        </w:rPr>
      </w:pPr>
      <w:r w:rsidRPr="00213AD8">
        <w:rPr>
          <w:b/>
          <w:bCs/>
          <w:sz w:val="22"/>
          <w:szCs w:val="22"/>
          <w:lang w:eastAsia="x-none"/>
        </w:rPr>
        <w:t>Proposal</w:t>
      </w:r>
      <w:r>
        <w:rPr>
          <w:b/>
          <w:bCs/>
          <w:sz w:val="22"/>
          <w:szCs w:val="22"/>
          <w:lang w:eastAsia="x-none"/>
        </w:rPr>
        <w:t xml:space="preserve"> </w:t>
      </w:r>
      <w:r w:rsidR="000A7CC4">
        <w:rPr>
          <w:b/>
          <w:bCs/>
          <w:sz w:val="22"/>
          <w:szCs w:val="22"/>
          <w:lang w:eastAsia="x-none"/>
        </w:rPr>
        <w:t>9</w:t>
      </w:r>
      <w:r w:rsidRPr="00120FB7">
        <w:rPr>
          <w:b/>
          <w:bCs/>
          <w:sz w:val="22"/>
          <w:szCs w:val="22"/>
          <w:lang w:eastAsia="x-none"/>
        </w:rPr>
        <w:t>:</w:t>
      </w:r>
      <w:r w:rsidRPr="00213AD8">
        <w:rPr>
          <w:sz w:val="22"/>
          <w:szCs w:val="22"/>
          <w:lang w:eastAsia="x-none"/>
        </w:rPr>
        <w:t xml:space="preserve"> RAN1 does not support </w:t>
      </w:r>
      <w:r>
        <w:rPr>
          <w:sz w:val="22"/>
          <w:szCs w:val="22"/>
          <w:lang w:eastAsia="x-none"/>
        </w:rPr>
        <w:t>further</w:t>
      </w:r>
      <w:r w:rsidRPr="00213AD8">
        <w:rPr>
          <w:sz w:val="22"/>
          <w:szCs w:val="22"/>
          <w:lang w:eastAsia="x-none"/>
        </w:rPr>
        <w:t xml:space="preserve"> configuration restriction </w:t>
      </w:r>
      <w:r>
        <w:rPr>
          <w:sz w:val="22"/>
          <w:szCs w:val="22"/>
          <w:lang w:eastAsia="x-none"/>
        </w:rPr>
        <w:t xml:space="preserve">as conditions to support </w:t>
      </w:r>
      <w:r w:rsidR="00C66C96">
        <w:rPr>
          <w:sz w:val="22"/>
          <w:szCs w:val="22"/>
          <w:lang w:eastAsia="x-none"/>
        </w:rPr>
        <w:t>UL SRS</w:t>
      </w:r>
      <w:r>
        <w:rPr>
          <w:sz w:val="22"/>
          <w:szCs w:val="22"/>
          <w:lang w:eastAsia="x-none"/>
        </w:rPr>
        <w:t xml:space="preserve"> bandwidth aggregation.</w:t>
      </w:r>
    </w:p>
    <w:p w14:paraId="4CEFC527" w14:textId="77777777" w:rsidR="00055C08" w:rsidRPr="00425FCA" w:rsidRDefault="00055C08" w:rsidP="00425FCA">
      <w:pPr>
        <w:spacing w:after="0"/>
        <w:rPr>
          <w:sz w:val="22"/>
          <w:szCs w:val="22"/>
          <w:lang w:eastAsia="x-none"/>
        </w:rPr>
      </w:pPr>
    </w:p>
    <w:p w14:paraId="602212F8" w14:textId="77777777" w:rsidR="00C76D68" w:rsidRPr="00D622A2" w:rsidRDefault="00C76D68" w:rsidP="00C76D68">
      <w:pPr>
        <w:pStyle w:val="Heading3"/>
      </w:pPr>
      <w:r w:rsidRPr="00D622A2">
        <w:t>Linkage information</w:t>
      </w:r>
    </w:p>
    <w:p w14:paraId="11295E78" w14:textId="14225E62" w:rsidR="00A62659" w:rsidRPr="00CD67A1" w:rsidRDefault="00D622A2" w:rsidP="00CD67A1">
      <w:pPr>
        <w:snapToGrid w:val="0"/>
        <w:jc w:val="both"/>
        <w:rPr>
          <w:sz w:val="22"/>
          <w:szCs w:val="22"/>
        </w:rPr>
      </w:pPr>
      <w:r w:rsidRPr="00CD67A1">
        <w:rPr>
          <w:sz w:val="22"/>
          <w:szCs w:val="22"/>
        </w:rPr>
        <w:t>RAN1</w:t>
      </w:r>
      <w:r>
        <w:rPr>
          <w:sz w:val="22"/>
          <w:szCs w:val="22"/>
        </w:rPr>
        <w:t xml:space="preserve">discussed </w:t>
      </w:r>
      <w:r w:rsidR="002863E4">
        <w:rPr>
          <w:sz w:val="22"/>
          <w:szCs w:val="22"/>
        </w:rPr>
        <w:t xml:space="preserve">the necessity on the linkage information to inform </w:t>
      </w:r>
      <w:r w:rsidR="00782E76">
        <w:rPr>
          <w:sz w:val="22"/>
          <w:szCs w:val="22"/>
        </w:rPr>
        <w:t xml:space="preserve">UE that </w:t>
      </w:r>
      <w:r w:rsidR="003500EA">
        <w:rPr>
          <w:sz w:val="22"/>
          <w:szCs w:val="22"/>
        </w:rPr>
        <w:t>the linked SRSs across CCs</w:t>
      </w:r>
      <w:r w:rsidR="00DF669C">
        <w:rPr>
          <w:sz w:val="22"/>
          <w:szCs w:val="22"/>
        </w:rPr>
        <w:t xml:space="preserve"> </w:t>
      </w:r>
      <w:r w:rsidR="008528B3">
        <w:rPr>
          <w:sz w:val="22"/>
          <w:szCs w:val="22"/>
        </w:rPr>
        <w:t>will be used for bandwidth aggregation</w:t>
      </w:r>
      <w:r w:rsidR="00A61DBE">
        <w:rPr>
          <w:sz w:val="22"/>
          <w:szCs w:val="22"/>
        </w:rPr>
        <w:t xml:space="preserve"> and made the following agreement.</w:t>
      </w:r>
    </w:p>
    <w:p w14:paraId="58D2D65E" w14:textId="77777777" w:rsidR="00D74BDD" w:rsidRPr="00CE3DFF" w:rsidRDefault="00D74BDD" w:rsidP="00D74BDD">
      <w:pPr>
        <w:overflowPunct/>
        <w:autoSpaceDE/>
        <w:autoSpaceDN/>
        <w:adjustRightInd/>
        <w:spacing w:after="0"/>
        <w:ind w:left="1440" w:hanging="1440"/>
        <w:textAlignment w:val="auto"/>
        <w:rPr>
          <w:rFonts w:ascii="Times" w:eastAsia="Batang" w:hAnsi="Times"/>
          <w:b/>
          <w:bCs/>
          <w:sz w:val="22"/>
          <w:szCs w:val="28"/>
          <w:lang w:eastAsia="x-none"/>
        </w:rPr>
      </w:pPr>
      <w:r w:rsidRPr="00CE3DFF">
        <w:rPr>
          <w:rFonts w:ascii="Times" w:eastAsia="Batang" w:hAnsi="Times"/>
          <w:b/>
          <w:bCs/>
          <w:sz w:val="22"/>
          <w:szCs w:val="28"/>
          <w:highlight w:val="green"/>
          <w:lang w:eastAsia="x-none"/>
        </w:rPr>
        <w:t>Agreement</w:t>
      </w:r>
    </w:p>
    <w:p w14:paraId="2B76C358" w14:textId="77777777" w:rsidR="00D74BDD" w:rsidRPr="00CE3DFF" w:rsidRDefault="00D74BDD" w:rsidP="00D74BDD">
      <w:pPr>
        <w:overflowPunct/>
        <w:autoSpaceDE/>
        <w:autoSpaceDN/>
        <w:adjustRightInd/>
        <w:snapToGrid w:val="0"/>
        <w:spacing w:after="0"/>
        <w:ind w:left="1440" w:hanging="1440"/>
        <w:textAlignment w:val="auto"/>
        <w:rPr>
          <w:rFonts w:ascii="Times" w:hAnsi="Times" w:cs="Times"/>
          <w:sz w:val="22"/>
          <w:szCs w:val="22"/>
        </w:rPr>
      </w:pPr>
      <w:r w:rsidRPr="00CE3DFF">
        <w:rPr>
          <w:rFonts w:ascii="Times" w:hAnsi="Times" w:cs="Times"/>
          <w:sz w:val="22"/>
          <w:szCs w:val="22"/>
        </w:rPr>
        <w:t>For SRS bandwidth aggregation across two or three carriers, select one of the following options in RAN1#113 meeting</w:t>
      </w:r>
    </w:p>
    <w:p w14:paraId="0630CFBA" w14:textId="77777777" w:rsidR="00D74BDD" w:rsidRPr="00CE3DFF" w:rsidRDefault="00D74BDD" w:rsidP="00D74BDD">
      <w:pPr>
        <w:numPr>
          <w:ilvl w:val="0"/>
          <w:numId w:val="24"/>
        </w:numPr>
        <w:overflowPunct/>
        <w:autoSpaceDE/>
        <w:autoSpaceDN/>
        <w:adjustRightInd/>
        <w:snapToGrid w:val="0"/>
        <w:spacing w:after="120"/>
        <w:ind w:hanging="357"/>
        <w:contextualSpacing/>
        <w:jc w:val="both"/>
        <w:rPr>
          <w:rFonts w:ascii="Times" w:eastAsia="Batang" w:hAnsi="Times" w:cs="Times"/>
          <w:bCs/>
          <w:sz w:val="22"/>
          <w:szCs w:val="28"/>
        </w:rPr>
      </w:pPr>
      <w:r w:rsidRPr="00CE3DFF">
        <w:rPr>
          <w:rFonts w:ascii="Times" w:eastAsia="Batang" w:hAnsi="Times" w:cs="Times"/>
          <w:bCs/>
          <w:sz w:val="22"/>
          <w:szCs w:val="28"/>
        </w:rPr>
        <w:t xml:space="preserve">Option 2: Per SRS resource set basis. </w:t>
      </w:r>
    </w:p>
    <w:p w14:paraId="199DD45C" w14:textId="77777777" w:rsidR="00D74BDD" w:rsidRPr="00CE3DFF" w:rsidRDefault="00D74BDD" w:rsidP="00D74BDD">
      <w:pPr>
        <w:numPr>
          <w:ilvl w:val="1"/>
          <w:numId w:val="24"/>
        </w:numPr>
        <w:overflowPunct/>
        <w:autoSpaceDE/>
        <w:autoSpaceDN/>
        <w:adjustRightInd/>
        <w:snapToGrid w:val="0"/>
        <w:spacing w:after="120"/>
        <w:contextualSpacing/>
        <w:jc w:val="both"/>
        <w:rPr>
          <w:rFonts w:ascii="Times" w:eastAsia="Batang" w:hAnsi="Times" w:cs="Times"/>
          <w:bCs/>
          <w:sz w:val="22"/>
          <w:szCs w:val="28"/>
        </w:rPr>
      </w:pPr>
      <w:r w:rsidRPr="00CE3DFF">
        <w:rPr>
          <w:rFonts w:ascii="Times" w:eastAsia="Batang" w:hAnsi="Times" w:cs="Times"/>
          <w:bCs/>
          <w:sz w:val="22"/>
          <w:szCs w:val="28"/>
        </w:rPr>
        <w:t>Support new sign</w:t>
      </w:r>
      <w:r w:rsidRPr="00CE3DFF">
        <w:rPr>
          <w:rFonts w:ascii="Times" w:eastAsia="Batang" w:hAnsi="Times" w:cs="Times"/>
          <w:bCs/>
          <w:sz w:val="22"/>
          <w:szCs w:val="28"/>
          <w:lang w:eastAsia="zh-CN"/>
        </w:rPr>
        <w:t>a</w:t>
      </w:r>
      <w:r w:rsidRPr="00CE3DFF">
        <w:rPr>
          <w:rFonts w:ascii="Times" w:eastAsia="Batang" w:hAnsi="Times" w:cs="Times"/>
          <w:bCs/>
          <w:sz w:val="22"/>
          <w:szCs w:val="28"/>
        </w:rPr>
        <w:t>ling to indicate which SRS resource set</w:t>
      </w:r>
      <w:r w:rsidRPr="00CE3DFF">
        <w:rPr>
          <w:rFonts w:ascii="Times" w:eastAsia="Batang" w:hAnsi="Times" w:cs="Times"/>
          <w:bCs/>
          <w:sz w:val="22"/>
          <w:szCs w:val="28"/>
          <w:lang w:eastAsia="zh-CN"/>
        </w:rPr>
        <w:t>s</w:t>
      </w:r>
      <w:r w:rsidRPr="00CE3DFF">
        <w:rPr>
          <w:rFonts w:ascii="Times" w:eastAsia="Batang" w:hAnsi="Times" w:cs="Times"/>
          <w:bCs/>
          <w:sz w:val="22"/>
          <w:szCs w:val="28"/>
        </w:rPr>
        <w:t xml:space="preserve"> across carriers are linked. </w:t>
      </w:r>
    </w:p>
    <w:p w14:paraId="56E89354" w14:textId="77777777" w:rsidR="00D74BDD" w:rsidRPr="00CE3DFF" w:rsidRDefault="00D74BDD" w:rsidP="00D74BDD">
      <w:pPr>
        <w:numPr>
          <w:ilvl w:val="1"/>
          <w:numId w:val="24"/>
        </w:numPr>
        <w:overflowPunct/>
        <w:autoSpaceDE/>
        <w:autoSpaceDN/>
        <w:adjustRightInd/>
        <w:snapToGrid w:val="0"/>
        <w:spacing w:after="120"/>
        <w:contextualSpacing/>
        <w:jc w:val="both"/>
        <w:rPr>
          <w:rFonts w:ascii="Times" w:eastAsia="Batang" w:hAnsi="Times" w:cs="Times"/>
          <w:bCs/>
          <w:sz w:val="22"/>
          <w:szCs w:val="28"/>
        </w:rPr>
      </w:pPr>
      <w:r w:rsidRPr="00CE3DFF">
        <w:rPr>
          <w:rFonts w:ascii="Times" w:eastAsia="Batang" w:hAnsi="Times" w:cs="Times"/>
          <w:bCs/>
          <w:sz w:val="22"/>
          <w:szCs w:val="28"/>
        </w:rPr>
        <w:t xml:space="preserve">It is assumed that the SRS resources across the linked SRS resource sets are linked if the conditions are satisfied. For the non-linked SRS resource sets, no aggregation is assumed even if the conditions are satisfied.  </w:t>
      </w:r>
    </w:p>
    <w:p w14:paraId="3368E96A" w14:textId="77777777" w:rsidR="00D74BDD" w:rsidRPr="00CE3DFF" w:rsidRDefault="00D74BDD" w:rsidP="00D74BDD">
      <w:pPr>
        <w:numPr>
          <w:ilvl w:val="0"/>
          <w:numId w:val="24"/>
        </w:numPr>
        <w:overflowPunct/>
        <w:autoSpaceDE/>
        <w:autoSpaceDN/>
        <w:adjustRightInd/>
        <w:snapToGrid w:val="0"/>
        <w:spacing w:after="120"/>
        <w:ind w:hanging="357"/>
        <w:contextualSpacing/>
        <w:jc w:val="both"/>
        <w:rPr>
          <w:rFonts w:ascii="Times" w:eastAsia="Batang" w:hAnsi="Times" w:cs="Times"/>
          <w:bCs/>
          <w:sz w:val="22"/>
          <w:szCs w:val="28"/>
        </w:rPr>
      </w:pPr>
      <w:r w:rsidRPr="00CE3DFF">
        <w:rPr>
          <w:rFonts w:ascii="Times" w:eastAsia="Batang" w:hAnsi="Times" w:cs="Times"/>
          <w:bCs/>
          <w:sz w:val="22"/>
          <w:szCs w:val="28"/>
        </w:rPr>
        <w:t xml:space="preserve">Option 3: Per SRS resource basis. </w:t>
      </w:r>
    </w:p>
    <w:p w14:paraId="5ACF5090" w14:textId="77777777" w:rsidR="00D74BDD" w:rsidRPr="00CE3DFF" w:rsidRDefault="00D74BDD" w:rsidP="00D74BDD">
      <w:pPr>
        <w:numPr>
          <w:ilvl w:val="1"/>
          <w:numId w:val="24"/>
        </w:numPr>
        <w:overflowPunct/>
        <w:autoSpaceDE/>
        <w:autoSpaceDN/>
        <w:adjustRightInd/>
        <w:snapToGrid w:val="0"/>
        <w:spacing w:after="120"/>
        <w:contextualSpacing/>
        <w:jc w:val="both"/>
        <w:rPr>
          <w:rFonts w:ascii="Times" w:eastAsia="Batang" w:hAnsi="Times" w:cs="Times"/>
          <w:bCs/>
          <w:sz w:val="22"/>
          <w:szCs w:val="28"/>
        </w:rPr>
      </w:pPr>
      <w:r w:rsidRPr="00CE3DFF">
        <w:rPr>
          <w:rFonts w:ascii="Times" w:eastAsia="Batang" w:hAnsi="Times" w:cs="Times"/>
          <w:bCs/>
          <w:sz w:val="22"/>
          <w:szCs w:val="28"/>
        </w:rPr>
        <w:t>Support new sign</w:t>
      </w:r>
      <w:r w:rsidRPr="00CE3DFF">
        <w:rPr>
          <w:rFonts w:ascii="Times" w:eastAsia="Batang" w:hAnsi="Times" w:cs="Times"/>
          <w:bCs/>
          <w:sz w:val="22"/>
          <w:szCs w:val="28"/>
          <w:lang w:eastAsia="zh-CN"/>
        </w:rPr>
        <w:t>a</w:t>
      </w:r>
      <w:r w:rsidRPr="00CE3DFF">
        <w:rPr>
          <w:rFonts w:ascii="Times" w:eastAsia="Batang" w:hAnsi="Times" w:cs="Times"/>
          <w:bCs/>
          <w:sz w:val="22"/>
          <w:szCs w:val="28"/>
        </w:rPr>
        <w:t>ling to indicate which SRS resource</w:t>
      </w:r>
      <w:r w:rsidRPr="00CE3DFF">
        <w:rPr>
          <w:rFonts w:ascii="Times" w:eastAsia="Batang" w:hAnsi="Times" w:cs="Times"/>
          <w:bCs/>
          <w:sz w:val="22"/>
          <w:szCs w:val="28"/>
          <w:lang w:eastAsia="zh-CN"/>
        </w:rPr>
        <w:t>s</w:t>
      </w:r>
      <w:r w:rsidRPr="00CE3DFF">
        <w:rPr>
          <w:rFonts w:ascii="Times" w:eastAsia="Batang" w:hAnsi="Times" w:cs="Times"/>
          <w:bCs/>
          <w:sz w:val="22"/>
          <w:szCs w:val="28"/>
        </w:rPr>
        <w:t xml:space="preserve"> across carriers are linked. </w:t>
      </w:r>
    </w:p>
    <w:p w14:paraId="5E5281F9" w14:textId="77777777" w:rsidR="00D74BDD" w:rsidRDefault="00D74BDD" w:rsidP="00D74BDD">
      <w:pPr>
        <w:numPr>
          <w:ilvl w:val="1"/>
          <w:numId w:val="24"/>
        </w:numPr>
        <w:overflowPunct/>
        <w:autoSpaceDE/>
        <w:autoSpaceDN/>
        <w:adjustRightInd/>
        <w:snapToGrid w:val="0"/>
        <w:spacing w:after="120"/>
        <w:contextualSpacing/>
        <w:jc w:val="both"/>
        <w:rPr>
          <w:rFonts w:ascii="Times" w:eastAsia="Batang" w:hAnsi="Times" w:cs="Times"/>
          <w:bCs/>
          <w:sz w:val="22"/>
          <w:szCs w:val="28"/>
        </w:rPr>
      </w:pPr>
      <w:r w:rsidRPr="00CE3DFF">
        <w:rPr>
          <w:rFonts w:ascii="Times" w:eastAsia="Batang" w:hAnsi="Times" w:cs="Times"/>
          <w:bCs/>
          <w:sz w:val="22"/>
          <w:szCs w:val="28"/>
        </w:rPr>
        <w:t>For the non-linked SRS resources, no aggregation is assumed even if the conditions are satisfied</w:t>
      </w:r>
    </w:p>
    <w:p w14:paraId="3BE7805B" w14:textId="77777777" w:rsidR="00D74BDD" w:rsidRDefault="00D74BDD" w:rsidP="00AA4357">
      <w:pPr>
        <w:snapToGrid w:val="0"/>
        <w:spacing w:after="0"/>
        <w:jc w:val="both"/>
        <w:rPr>
          <w:b/>
          <w:bCs/>
          <w:sz w:val="22"/>
          <w:szCs w:val="22"/>
          <w:highlight w:val="green"/>
        </w:rPr>
      </w:pPr>
    </w:p>
    <w:p w14:paraId="5C397621" w14:textId="74BB61E0" w:rsidR="00D63B61" w:rsidRPr="00911EDB" w:rsidRDefault="00AC0F95" w:rsidP="00CD67A1">
      <w:pPr>
        <w:spacing w:before="240" w:after="0"/>
        <w:rPr>
          <w:sz w:val="22"/>
          <w:szCs w:val="22"/>
          <w:lang w:eastAsia="x-none"/>
        </w:rPr>
      </w:pPr>
      <w:r w:rsidRPr="005907CB">
        <w:rPr>
          <w:sz w:val="22"/>
          <w:szCs w:val="22"/>
        </w:rPr>
        <w:t xml:space="preserve">We have </w:t>
      </w:r>
      <w:r w:rsidR="00911EDB" w:rsidRPr="005907CB">
        <w:rPr>
          <w:sz w:val="22"/>
          <w:szCs w:val="22"/>
        </w:rPr>
        <w:t xml:space="preserve">the similar view to the DL case. </w:t>
      </w:r>
      <w:r w:rsidR="00D63B61" w:rsidRPr="00911EDB">
        <w:rPr>
          <w:rFonts w:eastAsia="Times New Roman"/>
          <w:sz w:val="22"/>
          <w:szCs w:val="22"/>
          <w:lang w:val="en-US"/>
        </w:rPr>
        <w:t xml:space="preserve">Similar to the DL </w:t>
      </w:r>
      <w:r w:rsidR="006C63FD">
        <w:rPr>
          <w:rFonts w:eastAsia="Times New Roman"/>
          <w:sz w:val="22"/>
          <w:szCs w:val="22"/>
          <w:lang w:val="en-US"/>
        </w:rPr>
        <w:t>PRS</w:t>
      </w:r>
      <w:r w:rsidR="00D63B61" w:rsidRPr="00911EDB">
        <w:rPr>
          <w:rFonts w:eastAsia="Times New Roman"/>
          <w:sz w:val="22"/>
          <w:szCs w:val="22"/>
          <w:lang w:val="en-US"/>
        </w:rPr>
        <w:t xml:space="preserve">, in our understanding the link for BW aggregation should look something like this: </w:t>
      </w:r>
    </w:p>
    <w:p w14:paraId="49F91BEF" w14:textId="69BF6E92" w:rsidR="00967BC5" w:rsidRPr="00CD67A1" w:rsidRDefault="00D63B61" w:rsidP="005907CB">
      <w:pPr>
        <w:spacing w:after="0"/>
        <w:rPr>
          <w:rFonts w:eastAsia="Times New Roman"/>
          <w:sz w:val="22"/>
          <w:szCs w:val="22"/>
        </w:rPr>
      </w:pPr>
      <w:r>
        <w:rPr>
          <w:lang w:eastAsia="x-none"/>
        </w:rPr>
        <w:t xml:space="preserve">(CC #1, </w:t>
      </w:r>
      <w:r w:rsidR="000648C4">
        <w:rPr>
          <w:lang w:eastAsia="x-none"/>
        </w:rPr>
        <w:t>S</w:t>
      </w:r>
      <w:r>
        <w:rPr>
          <w:lang w:eastAsia="x-none"/>
        </w:rPr>
        <w:t xml:space="preserve">RS resource set ID, </w:t>
      </w:r>
      <w:r w:rsidR="000648C4">
        <w:rPr>
          <w:lang w:eastAsia="x-none"/>
        </w:rPr>
        <w:t>S</w:t>
      </w:r>
      <w:r>
        <w:rPr>
          <w:lang w:eastAsia="x-none"/>
        </w:rPr>
        <w:t xml:space="preserve">RS resource ID(s)) </w:t>
      </w:r>
      <w:r>
        <w:rPr>
          <w:rFonts w:ascii="Wingdings" w:eastAsia="Wingdings" w:hAnsi="Wingdings" w:cs="Wingdings"/>
          <w:lang w:eastAsia="x-none"/>
        </w:rPr>
        <w:t>ß</w:t>
      </w:r>
      <w:r>
        <w:rPr>
          <w:lang w:eastAsia="x-none"/>
        </w:rPr>
        <w:t xml:space="preserve"> linkage </w:t>
      </w:r>
      <w:r>
        <w:rPr>
          <w:rFonts w:ascii="Wingdings" w:eastAsia="Wingdings" w:hAnsi="Wingdings" w:cs="Wingdings"/>
          <w:lang w:eastAsia="x-none"/>
        </w:rPr>
        <w:t>à</w:t>
      </w:r>
      <w:r>
        <w:rPr>
          <w:lang w:eastAsia="x-none"/>
        </w:rPr>
        <w:t xml:space="preserve"> (</w:t>
      </w:r>
      <w:r w:rsidR="000648C4">
        <w:rPr>
          <w:lang w:eastAsia="x-none"/>
        </w:rPr>
        <w:t xml:space="preserve">CC </w:t>
      </w:r>
      <w:r>
        <w:rPr>
          <w:lang w:eastAsia="x-none"/>
        </w:rPr>
        <w:t>#2</w:t>
      </w:r>
      <w:r w:rsidR="000648C4">
        <w:rPr>
          <w:lang w:eastAsia="x-none"/>
        </w:rPr>
        <w:t>,</w:t>
      </w:r>
      <w:r>
        <w:rPr>
          <w:lang w:eastAsia="x-none"/>
        </w:rPr>
        <w:t xml:space="preserve"> </w:t>
      </w:r>
      <w:r w:rsidR="000648C4">
        <w:rPr>
          <w:lang w:eastAsia="x-none"/>
        </w:rPr>
        <w:t>S</w:t>
      </w:r>
      <w:r>
        <w:rPr>
          <w:lang w:eastAsia="x-none"/>
        </w:rPr>
        <w:t xml:space="preserve">RS resource set ID, </w:t>
      </w:r>
      <w:r w:rsidR="000648C4">
        <w:rPr>
          <w:lang w:eastAsia="x-none"/>
        </w:rPr>
        <w:t>S</w:t>
      </w:r>
      <w:r>
        <w:rPr>
          <w:lang w:eastAsia="x-none"/>
        </w:rPr>
        <w:t>RS resource ID(s))</w:t>
      </w:r>
      <w:r w:rsidR="00C0005F">
        <w:rPr>
          <w:rFonts w:eastAsia="Times New Roman"/>
          <w:sz w:val="22"/>
          <w:szCs w:val="22"/>
        </w:rPr>
        <w:t>.</w:t>
      </w:r>
    </w:p>
    <w:p w14:paraId="3EB3726C" w14:textId="7001D67D" w:rsidR="005A3EFB" w:rsidRDefault="00AA4357" w:rsidP="005907CB">
      <w:pPr>
        <w:overflowPunct/>
        <w:autoSpaceDE/>
        <w:autoSpaceDN/>
        <w:adjustRightInd/>
        <w:spacing w:before="240" w:after="0"/>
        <w:textAlignment w:val="auto"/>
        <w:rPr>
          <w:rFonts w:eastAsia="Times New Roman"/>
          <w:sz w:val="22"/>
          <w:szCs w:val="22"/>
          <w:lang w:val="en-US"/>
        </w:rPr>
      </w:pPr>
      <w:r w:rsidRPr="0008105D">
        <w:rPr>
          <w:rFonts w:eastAsia="Times New Roman"/>
          <w:b/>
          <w:bCs/>
          <w:sz w:val="22"/>
          <w:szCs w:val="22"/>
          <w:lang w:val="en-US"/>
        </w:rPr>
        <w:t>Proposal</w:t>
      </w:r>
      <w:r>
        <w:rPr>
          <w:rFonts w:eastAsia="Times New Roman"/>
          <w:b/>
          <w:bCs/>
          <w:sz w:val="22"/>
          <w:szCs w:val="22"/>
          <w:lang w:val="en-US"/>
        </w:rPr>
        <w:t xml:space="preserve"> </w:t>
      </w:r>
      <w:r w:rsidR="007A07B8">
        <w:rPr>
          <w:rFonts w:eastAsia="Times New Roman"/>
          <w:b/>
          <w:bCs/>
          <w:sz w:val="22"/>
          <w:szCs w:val="22"/>
          <w:lang w:val="en-US"/>
        </w:rPr>
        <w:t>1</w:t>
      </w:r>
      <w:r w:rsidR="00516DF2">
        <w:rPr>
          <w:rFonts w:eastAsia="Times New Roman"/>
          <w:b/>
          <w:bCs/>
          <w:sz w:val="22"/>
          <w:szCs w:val="22"/>
          <w:lang w:val="en-US"/>
        </w:rPr>
        <w:t>0</w:t>
      </w:r>
      <w:r w:rsidRPr="0008105D">
        <w:rPr>
          <w:rFonts w:eastAsia="Times New Roman"/>
          <w:b/>
          <w:bCs/>
          <w:sz w:val="22"/>
          <w:szCs w:val="22"/>
          <w:lang w:val="en-US"/>
        </w:rPr>
        <w:t>:</w:t>
      </w:r>
      <w:r w:rsidRPr="00304BE6">
        <w:rPr>
          <w:rFonts w:eastAsia="Times New Roman"/>
          <w:sz w:val="22"/>
          <w:szCs w:val="22"/>
        </w:rPr>
        <w:t xml:space="preserve"> </w:t>
      </w:r>
      <w:r>
        <w:rPr>
          <w:rFonts w:eastAsia="Times New Roman"/>
          <w:sz w:val="22"/>
          <w:szCs w:val="22"/>
        </w:rPr>
        <w:t>RAN1 should</w:t>
      </w:r>
      <w:r w:rsidR="006A0390">
        <w:rPr>
          <w:rFonts w:eastAsia="Times New Roman"/>
          <w:sz w:val="22"/>
          <w:szCs w:val="22"/>
        </w:rPr>
        <w:t xml:space="preserve"> support </w:t>
      </w:r>
      <w:r w:rsidR="006A0390" w:rsidRPr="005F1B1F">
        <w:rPr>
          <w:sz w:val="22"/>
          <w:szCs w:val="22"/>
        </w:rPr>
        <w:t>the link is per SRS resource basis</w:t>
      </w:r>
      <w:r w:rsidR="00A61DBE">
        <w:rPr>
          <w:sz w:val="22"/>
          <w:szCs w:val="22"/>
        </w:rPr>
        <w:t xml:space="preserve"> (option 3)</w:t>
      </w:r>
      <w:r w:rsidR="00425FCA">
        <w:rPr>
          <w:sz w:val="22"/>
          <w:szCs w:val="22"/>
        </w:rPr>
        <w:t>.</w:t>
      </w:r>
      <w:r w:rsidR="006A0390" w:rsidRPr="005F1B1F">
        <w:rPr>
          <w:sz w:val="22"/>
          <w:szCs w:val="22"/>
        </w:rPr>
        <w:t xml:space="preserve"> </w:t>
      </w:r>
    </w:p>
    <w:p w14:paraId="6B1CAD4A" w14:textId="4CFF1520" w:rsidR="007A527E" w:rsidRDefault="007A527E" w:rsidP="007A527E">
      <w:pPr>
        <w:pStyle w:val="Heading3"/>
      </w:pPr>
      <w:r>
        <w:t xml:space="preserve">UL Measurement </w:t>
      </w:r>
    </w:p>
    <w:p w14:paraId="19690DA6" w14:textId="7652B8ED" w:rsidR="007A527E" w:rsidRDefault="007A527E" w:rsidP="00CD67A1">
      <w:pPr>
        <w:rPr>
          <w:rFonts w:eastAsia="Times New Roman"/>
          <w:sz w:val="22"/>
          <w:szCs w:val="22"/>
          <w:lang w:val="en-US"/>
        </w:rPr>
      </w:pPr>
      <w:r>
        <w:rPr>
          <w:sz w:val="22"/>
          <w:szCs w:val="22"/>
          <w:lang w:eastAsia="x-none"/>
        </w:rPr>
        <w:t xml:space="preserve">RAN1 made the following agreement </w:t>
      </w:r>
      <w:r w:rsidR="00C80A31">
        <w:rPr>
          <w:sz w:val="22"/>
          <w:szCs w:val="22"/>
          <w:lang w:eastAsia="x-none"/>
        </w:rPr>
        <w:t xml:space="preserve">at RAN1 #112-bis meeting </w:t>
      </w:r>
      <w:r>
        <w:rPr>
          <w:sz w:val="22"/>
          <w:szCs w:val="22"/>
          <w:lang w:eastAsia="x-none"/>
        </w:rPr>
        <w:t xml:space="preserve">on the measurement for the SRS resources aggregated across multiple </w:t>
      </w:r>
      <w:r w:rsidR="00DC7F42">
        <w:rPr>
          <w:sz w:val="22"/>
          <w:szCs w:val="22"/>
          <w:lang w:eastAsia="x-none"/>
        </w:rPr>
        <w:t>component carriers</w:t>
      </w:r>
      <w:r>
        <w:rPr>
          <w:sz w:val="22"/>
          <w:szCs w:val="22"/>
          <w:lang w:eastAsia="x-none"/>
        </w:rPr>
        <w:t>.</w:t>
      </w:r>
    </w:p>
    <w:p w14:paraId="471385EC" w14:textId="77777777" w:rsidR="00883C76" w:rsidRPr="005907CB" w:rsidRDefault="00883C76" w:rsidP="00883C76">
      <w:pPr>
        <w:overflowPunct/>
        <w:autoSpaceDE/>
        <w:autoSpaceDN/>
        <w:adjustRightInd/>
        <w:spacing w:after="0"/>
        <w:ind w:left="1440" w:hanging="1440"/>
        <w:textAlignment w:val="auto"/>
        <w:rPr>
          <w:rFonts w:ascii="Times" w:eastAsia="Batang" w:hAnsi="Times"/>
          <w:b/>
          <w:bCs/>
          <w:sz w:val="22"/>
          <w:szCs w:val="28"/>
          <w:lang w:eastAsia="x-none"/>
        </w:rPr>
      </w:pPr>
      <w:r w:rsidRPr="005907CB">
        <w:rPr>
          <w:rFonts w:ascii="Times" w:eastAsia="Batang" w:hAnsi="Times"/>
          <w:b/>
          <w:bCs/>
          <w:sz w:val="22"/>
          <w:szCs w:val="28"/>
          <w:highlight w:val="green"/>
          <w:lang w:eastAsia="x-none"/>
        </w:rPr>
        <w:t>Agreement</w:t>
      </w:r>
    </w:p>
    <w:p w14:paraId="530593D0" w14:textId="77777777" w:rsidR="00883C76" w:rsidRPr="005907CB" w:rsidRDefault="00883C76" w:rsidP="00883C76">
      <w:pPr>
        <w:overflowPunct/>
        <w:autoSpaceDE/>
        <w:autoSpaceDN/>
        <w:adjustRightInd/>
        <w:snapToGrid w:val="0"/>
        <w:spacing w:after="0"/>
        <w:ind w:left="1440" w:hanging="1440"/>
        <w:jc w:val="both"/>
        <w:textAlignment w:val="auto"/>
        <w:rPr>
          <w:rFonts w:ascii="Times" w:hAnsi="Times" w:cs="Times"/>
          <w:sz w:val="22"/>
          <w:szCs w:val="22"/>
        </w:rPr>
      </w:pPr>
      <w:r w:rsidRPr="005907CB">
        <w:rPr>
          <w:rFonts w:ascii="Times" w:hAnsi="Times" w:cs="Times"/>
          <w:sz w:val="22"/>
          <w:szCs w:val="22"/>
        </w:rPr>
        <w:t>For the SRS resources across aggregated carriers for UL-TDOA and Multi-RTT positioning methods, use similar signaling as the</w:t>
      </w:r>
      <w:r w:rsidRPr="005907CB">
        <w:rPr>
          <w:rFonts w:ascii="Times" w:eastAsia="Batang" w:hAnsi="Times" w:cs="Times"/>
          <w:sz w:val="22"/>
          <w:szCs w:val="22"/>
        </w:rPr>
        <w:t xml:space="preserve"> existing Rel-16/Rel-17 SRS measurement</w:t>
      </w:r>
      <w:r w:rsidRPr="005907CB">
        <w:rPr>
          <w:rFonts w:ascii="Times" w:hAnsi="Times" w:cs="Times"/>
          <w:sz w:val="22"/>
          <w:szCs w:val="22"/>
        </w:rPr>
        <w:t xml:space="preserve"> </w:t>
      </w:r>
      <w:r w:rsidRPr="005907CB">
        <w:rPr>
          <w:rFonts w:ascii="Times" w:eastAsia="Batang" w:hAnsi="Times" w:cs="Times"/>
          <w:sz w:val="22"/>
          <w:szCs w:val="22"/>
        </w:rPr>
        <w:t xml:space="preserve">of single carrier with the </w:t>
      </w:r>
      <w:r w:rsidRPr="005907CB">
        <w:rPr>
          <w:rFonts w:ascii="Times" w:hAnsi="Times" w:cs="Times"/>
          <w:sz w:val="22"/>
          <w:szCs w:val="22"/>
        </w:rPr>
        <w:t>necessary</w:t>
      </w:r>
      <w:r w:rsidRPr="005907CB">
        <w:rPr>
          <w:rFonts w:ascii="Times" w:eastAsia="Batang" w:hAnsi="Times" w:cs="Times"/>
          <w:sz w:val="22"/>
          <w:szCs w:val="22"/>
        </w:rPr>
        <w:t xml:space="preserve"> update</w:t>
      </w:r>
    </w:p>
    <w:p w14:paraId="18046DAE" w14:textId="77777777" w:rsidR="00883C76" w:rsidRPr="005907CB" w:rsidRDefault="00883C76" w:rsidP="00883C76">
      <w:pPr>
        <w:numPr>
          <w:ilvl w:val="0"/>
          <w:numId w:val="19"/>
        </w:numPr>
        <w:overflowPunct/>
        <w:autoSpaceDE/>
        <w:autoSpaceDN/>
        <w:adjustRightInd/>
        <w:snapToGrid w:val="0"/>
        <w:spacing w:after="120"/>
        <w:contextualSpacing/>
        <w:jc w:val="both"/>
        <w:rPr>
          <w:rFonts w:ascii="Times" w:eastAsia="Batang" w:hAnsi="Times" w:cs="Times"/>
          <w:sz w:val="22"/>
          <w:szCs w:val="28"/>
        </w:rPr>
      </w:pPr>
      <w:r w:rsidRPr="005907CB">
        <w:rPr>
          <w:rFonts w:ascii="Times" w:eastAsia="Batang" w:hAnsi="Times" w:cs="Times"/>
          <w:sz w:val="22"/>
          <w:szCs w:val="28"/>
        </w:rPr>
        <w:t>FFS: Single RSRP or RSRPP is reported for the SRS resources across aggregated carriers</w:t>
      </w:r>
    </w:p>
    <w:p w14:paraId="7CF05AE3" w14:textId="77777777" w:rsidR="00883C76" w:rsidRPr="005907CB" w:rsidRDefault="00883C76" w:rsidP="00883C76">
      <w:pPr>
        <w:numPr>
          <w:ilvl w:val="0"/>
          <w:numId w:val="19"/>
        </w:numPr>
        <w:overflowPunct/>
        <w:autoSpaceDE/>
        <w:autoSpaceDN/>
        <w:adjustRightInd/>
        <w:snapToGrid w:val="0"/>
        <w:spacing w:after="120"/>
        <w:contextualSpacing/>
        <w:jc w:val="both"/>
        <w:rPr>
          <w:rFonts w:ascii="Times" w:eastAsia="Batang" w:hAnsi="Times" w:cs="Times"/>
          <w:sz w:val="22"/>
          <w:szCs w:val="28"/>
        </w:rPr>
      </w:pPr>
      <w:r w:rsidRPr="005907CB">
        <w:rPr>
          <w:rFonts w:ascii="Times" w:eastAsia="DengXian" w:hAnsi="Times" w:cs="Times"/>
          <w:sz w:val="22"/>
          <w:szCs w:val="28"/>
          <w:lang w:eastAsia="zh-CN"/>
        </w:rPr>
        <w:t xml:space="preserve">SRS carrier aggregation indication is reported along with the measurement results </w:t>
      </w:r>
      <w:r w:rsidRPr="005907CB">
        <w:rPr>
          <w:rFonts w:ascii="Times" w:eastAsia="Batang" w:hAnsi="Times" w:cs="Times"/>
          <w:sz w:val="22"/>
          <w:szCs w:val="28"/>
        </w:rPr>
        <w:t>to indicate whether/which measurement is aggregated</w:t>
      </w:r>
    </w:p>
    <w:p w14:paraId="1C51F2D8" w14:textId="77777777" w:rsidR="004B5C93" w:rsidRDefault="004B5C93" w:rsidP="007A527E">
      <w:pPr>
        <w:snapToGrid w:val="0"/>
        <w:spacing w:after="0"/>
        <w:jc w:val="both"/>
        <w:rPr>
          <w:sz w:val="22"/>
          <w:szCs w:val="22"/>
        </w:rPr>
      </w:pPr>
    </w:p>
    <w:p w14:paraId="43AEA0C6" w14:textId="4B438214" w:rsidR="00B30EEC" w:rsidRPr="005907CB" w:rsidRDefault="00B30EEC" w:rsidP="005907CB">
      <w:pPr>
        <w:snapToGrid w:val="0"/>
        <w:jc w:val="both"/>
        <w:rPr>
          <w:sz w:val="22"/>
          <w:szCs w:val="22"/>
        </w:rPr>
      </w:pPr>
      <w:r w:rsidRPr="005907CB">
        <w:rPr>
          <w:sz w:val="22"/>
          <w:szCs w:val="22"/>
        </w:rPr>
        <w:t xml:space="preserve">At RAN1 #112, RAN1 agreed to </w:t>
      </w:r>
      <w:r w:rsidR="004B5C93" w:rsidRPr="005907CB">
        <w:rPr>
          <w:sz w:val="22"/>
          <w:szCs w:val="22"/>
        </w:rPr>
        <w:t>introduce the LMF request for bandwidth aggregation measurement.</w:t>
      </w:r>
    </w:p>
    <w:p w14:paraId="5F1AA0AB" w14:textId="767B4BCE" w:rsidR="007A527E" w:rsidRPr="005F1B1F" w:rsidRDefault="007A527E" w:rsidP="007A527E">
      <w:pPr>
        <w:snapToGrid w:val="0"/>
        <w:spacing w:after="0"/>
        <w:jc w:val="both"/>
        <w:rPr>
          <w:sz w:val="22"/>
          <w:szCs w:val="22"/>
        </w:rPr>
      </w:pPr>
      <w:r w:rsidRPr="005F1B1F">
        <w:rPr>
          <w:sz w:val="22"/>
          <w:szCs w:val="22"/>
          <w:highlight w:val="green"/>
        </w:rPr>
        <w:t>Agreement</w:t>
      </w:r>
    </w:p>
    <w:p w14:paraId="1B92994A" w14:textId="77777777" w:rsidR="007A527E" w:rsidRPr="005F1B1F" w:rsidRDefault="007A527E" w:rsidP="007A527E">
      <w:pPr>
        <w:snapToGrid w:val="0"/>
        <w:spacing w:after="0"/>
        <w:jc w:val="both"/>
        <w:rPr>
          <w:sz w:val="22"/>
          <w:szCs w:val="22"/>
        </w:rPr>
      </w:pPr>
      <w:r w:rsidRPr="005F1B1F">
        <w:rPr>
          <w:sz w:val="22"/>
          <w:szCs w:val="22"/>
        </w:rPr>
        <w:t>Support joint measurement and report for the SRS resources across the aggregated carriers for UL-TDOA and Multi-RTT positioning methods</w:t>
      </w:r>
    </w:p>
    <w:p w14:paraId="620F6534" w14:textId="77777777" w:rsidR="007A527E" w:rsidRPr="005F1B1F" w:rsidRDefault="007A527E" w:rsidP="007A527E">
      <w:pPr>
        <w:numPr>
          <w:ilvl w:val="0"/>
          <w:numId w:val="19"/>
        </w:numPr>
        <w:overflowPunct/>
        <w:autoSpaceDE/>
        <w:autoSpaceDN/>
        <w:adjustRightInd/>
        <w:snapToGrid w:val="0"/>
        <w:spacing w:after="0"/>
        <w:contextualSpacing/>
        <w:jc w:val="both"/>
        <w:rPr>
          <w:sz w:val="22"/>
          <w:szCs w:val="22"/>
          <w:lang w:eastAsia="x-none"/>
        </w:rPr>
      </w:pPr>
      <w:r w:rsidRPr="005F1B1F">
        <w:rPr>
          <w:sz w:val="22"/>
          <w:szCs w:val="22"/>
          <w:lang w:eastAsia="x-none"/>
        </w:rPr>
        <w:lastRenderedPageBreak/>
        <w:t>Single UL RTOA or gNB Rx-Tx time difference is reported for the SRS resources across aggregated carriers</w:t>
      </w:r>
    </w:p>
    <w:p w14:paraId="03AA5403" w14:textId="77777777" w:rsidR="007A527E" w:rsidRPr="005F1B1F" w:rsidRDefault="007A527E" w:rsidP="007A527E">
      <w:pPr>
        <w:numPr>
          <w:ilvl w:val="1"/>
          <w:numId w:val="19"/>
        </w:numPr>
        <w:overflowPunct/>
        <w:autoSpaceDE/>
        <w:autoSpaceDN/>
        <w:adjustRightInd/>
        <w:snapToGrid w:val="0"/>
        <w:spacing w:after="0"/>
        <w:contextualSpacing/>
        <w:jc w:val="both"/>
        <w:rPr>
          <w:sz w:val="22"/>
          <w:szCs w:val="22"/>
          <w:lang w:eastAsia="x-none"/>
        </w:rPr>
      </w:pPr>
      <w:r w:rsidRPr="005F1B1F">
        <w:rPr>
          <w:sz w:val="22"/>
          <w:szCs w:val="22"/>
          <w:lang w:eastAsia="x-none"/>
        </w:rPr>
        <w:t>FFS: RSRP or RSRPP</w:t>
      </w:r>
    </w:p>
    <w:p w14:paraId="38659B95" w14:textId="77777777" w:rsidR="007A527E" w:rsidRPr="005F1B1F" w:rsidRDefault="007A527E" w:rsidP="007A527E">
      <w:pPr>
        <w:numPr>
          <w:ilvl w:val="0"/>
          <w:numId w:val="19"/>
        </w:numPr>
        <w:overflowPunct/>
        <w:autoSpaceDE/>
        <w:autoSpaceDN/>
        <w:adjustRightInd/>
        <w:snapToGrid w:val="0"/>
        <w:spacing w:after="0"/>
        <w:contextualSpacing/>
        <w:jc w:val="both"/>
        <w:rPr>
          <w:sz w:val="22"/>
          <w:szCs w:val="22"/>
          <w:lang w:eastAsia="x-none"/>
        </w:rPr>
      </w:pPr>
      <w:r w:rsidRPr="005F1B1F">
        <w:rPr>
          <w:rFonts w:eastAsia="DengXian"/>
          <w:sz w:val="22"/>
          <w:szCs w:val="22"/>
          <w:lang w:eastAsia="zh-CN"/>
        </w:rPr>
        <w:t xml:space="preserve">FFS: SRS carrier aggregation indication is reported along with the measurement results </w:t>
      </w:r>
      <w:r w:rsidRPr="005F1B1F">
        <w:rPr>
          <w:sz w:val="22"/>
          <w:szCs w:val="22"/>
          <w:lang w:eastAsia="x-none"/>
        </w:rPr>
        <w:t>to indicate whether/which carriers are aggregated for the joint SRS measurement</w:t>
      </w:r>
    </w:p>
    <w:p w14:paraId="2D0E6837" w14:textId="77777777" w:rsidR="007A527E" w:rsidRPr="005F1B1F" w:rsidRDefault="007A527E" w:rsidP="007A527E">
      <w:pPr>
        <w:numPr>
          <w:ilvl w:val="0"/>
          <w:numId w:val="19"/>
        </w:numPr>
        <w:overflowPunct/>
        <w:autoSpaceDE/>
        <w:autoSpaceDN/>
        <w:adjustRightInd/>
        <w:snapToGrid w:val="0"/>
        <w:spacing w:after="0"/>
        <w:contextualSpacing/>
        <w:jc w:val="both"/>
        <w:rPr>
          <w:rFonts w:eastAsia="DengXian"/>
          <w:sz w:val="22"/>
          <w:szCs w:val="22"/>
          <w:lang w:eastAsia="zh-CN"/>
        </w:rPr>
      </w:pPr>
      <w:r w:rsidRPr="005F1B1F">
        <w:rPr>
          <w:rFonts w:eastAsia="DengXian"/>
          <w:sz w:val="22"/>
          <w:szCs w:val="22"/>
          <w:lang w:eastAsia="zh-CN"/>
        </w:rPr>
        <w:t>Support LMF to request gNB for the UL positioning measurement from aggregated SRS resources across multiple CCs</w:t>
      </w:r>
    </w:p>
    <w:p w14:paraId="1CC0CB97" w14:textId="77777777" w:rsidR="007A527E" w:rsidRDefault="007A527E" w:rsidP="007A527E">
      <w:pPr>
        <w:spacing w:after="0"/>
        <w:rPr>
          <w:sz w:val="22"/>
          <w:szCs w:val="22"/>
          <w:lang w:eastAsia="x-none"/>
        </w:rPr>
      </w:pPr>
    </w:p>
    <w:p w14:paraId="75BE1892" w14:textId="0E928EEA" w:rsidR="00801E60" w:rsidRPr="005F1B1F" w:rsidRDefault="00801E60" w:rsidP="009E6688">
      <w:pPr>
        <w:rPr>
          <w:lang w:val="en-US"/>
        </w:rPr>
      </w:pPr>
      <w:r>
        <w:rPr>
          <w:sz w:val="22"/>
          <w:szCs w:val="22"/>
        </w:rPr>
        <w:t>The RSRP of e</w:t>
      </w:r>
      <w:r w:rsidRPr="000D4465">
        <w:rPr>
          <w:sz w:val="22"/>
          <w:szCs w:val="22"/>
        </w:rPr>
        <w:t>ach</w:t>
      </w:r>
      <w:r>
        <w:rPr>
          <w:sz w:val="22"/>
          <w:szCs w:val="22"/>
        </w:rPr>
        <w:t xml:space="preserve"> </w:t>
      </w:r>
      <w:r w:rsidR="009A68EA">
        <w:rPr>
          <w:sz w:val="22"/>
          <w:szCs w:val="22"/>
        </w:rPr>
        <w:t>carrier</w:t>
      </w:r>
      <w:r>
        <w:rPr>
          <w:sz w:val="22"/>
          <w:szCs w:val="22"/>
        </w:rPr>
        <w:t xml:space="preserve"> may be reported individually as part of the measurement report. If this is the case</w:t>
      </w:r>
      <w:r w:rsidR="00DD34E4">
        <w:rPr>
          <w:sz w:val="22"/>
          <w:szCs w:val="22"/>
        </w:rPr>
        <w:t>,</w:t>
      </w:r>
      <w:r>
        <w:rPr>
          <w:sz w:val="22"/>
          <w:szCs w:val="22"/>
        </w:rPr>
        <w:t xml:space="preserve"> then there is no need to report the joint RSRP across the </w:t>
      </w:r>
      <w:r w:rsidR="00812E0F">
        <w:rPr>
          <w:sz w:val="22"/>
          <w:szCs w:val="22"/>
        </w:rPr>
        <w:t>carriers</w:t>
      </w:r>
      <w:r>
        <w:rPr>
          <w:sz w:val="22"/>
          <w:szCs w:val="22"/>
        </w:rPr>
        <w:t xml:space="preserve">. In our understanding this does not have any technical significance.  </w:t>
      </w:r>
      <w:r w:rsidRPr="000D4465">
        <w:rPr>
          <w:sz w:val="22"/>
          <w:szCs w:val="22"/>
        </w:rPr>
        <w:t xml:space="preserve"> </w:t>
      </w:r>
    </w:p>
    <w:p w14:paraId="1AB5DB16" w14:textId="71B8FC23" w:rsidR="00DC7F42" w:rsidRDefault="00DC7F42" w:rsidP="005907CB">
      <w:pPr>
        <w:snapToGrid w:val="0"/>
        <w:spacing w:after="0"/>
        <w:jc w:val="both"/>
        <w:rPr>
          <w:sz w:val="22"/>
          <w:szCs w:val="22"/>
          <w:lang w:eastAsia="x-none"/>
        </w:rPr>
      </w:pPr>
      <w:r w:rsidRPr="005F1B1F">
        <w:rPr>
          <w:b/>
          <w:bCs/>
          <w:sz w:val="22"/>
          <w:szCs w:val="22"/>
          <w:lang w:eastAsia="x-none"/>
        </w:rPr>
        <w:t>Proposal</w:t>
      </w:r>
      <w:r>
        <w:rPr>
          <w:b/>
          <w:bCs/>
          <w:sz w:val="22"/>
          <w:szCs w:val="22"/>
          <w:lang w:eastAsia="x-none"/>
        </w:rPr>
        <w:t xml:space="preserve"> </w:t>
      </w:r>
      <w:r w:rsidR="00516DF2">
        <w:rPr>
          <w:b/>
          <w:bCs/>
          <w:sz w:val="22"/>
          <w:szCs w:val="22"/>
          <w:lang w:eastAsia="x-none"/>
        </w:rPr>
        <w:t>1</w:t>
      </w:r>
      <w:r w:rsidR="00516DF2">
        <w:rPr>
          <w:b/>
          <w:bCs/>
          <w:sz w:val="22"/>
          <w:szCs w:val="22"/>
          <w:lang w:eastAsia="x-none"/>
        </w:rPr>
        <w:t>1</w:t>
      </w:r>
      <w:r w:rsidRPr="005F1B1F">
        <w:rPr>
          <w:b/>
          <w:bCs/>
          <w:sz w:val="22"/>
          <w:szCs w:val="22"/>
          <w:lang w:eastAsia="x-none"/>
        </w:rPr>
        <w:t>:</w:t>
      </w:r>
      <w:r w:rsidRPr="005F1B1F">
        <w:rPr>
          <w:sz w:val="22"/>
          <w:szCs w:val="22"/>
          <w:lang w:eastAsia="x-none"/>
        </w:rPr>
        <w:t xml:space="preserve"> </w:t>
      </w:r>
      <w:r w:rsidRPr="00387696">
        <w:rPr>
          <w:sz w:val="22"/>
          <w:szCs w:val="22"/>
          <w:lang w:eastAsia="x-none"/>
        </w:rPr>
        <w:t xml:space="preserve">If the reporting of RSRP per </w:t>
      </w:r>
      <w:r w:rsidR="000C382B">
        <w:rPr>
          <w:sz w:val="22"/>
          <w:szCs w:val="22"/>
          <w:lang w:eastAsia="x-none"/>
        </w:rPr>
        <w:t>CC</w:t>
      </w:r>
      <w:r w:rsidRPr="00387696">
        <w:rPr>
          <w:sz w:val="22"/>
          <w:szCs w:val="22"/>
          <w:lang w:eastAsia="x-none"/>
        </w:rPr>
        <w:t xml:space="preserve"> is default, </w:t>
      </w:r>
      <w:r>
        <w:rPr>
          <w:sz w:val="22"/>
          <w:szCs w:val="22"/>
          <w:lang w:eastAsia="x-none"/>
        </w:rPr>
        <w:t>no</w:t>
      </w:r>
      <w:r w:rsidRPr="00387696">
        <w:rPr>
          <w:sz w:val="22"/>
          <w:szCs w:val="22"/>
          <w:lang w:eastAsia="x-none"/>
        </w:rPr>
        <w:t xml:space="preserve"> need to report </w:t>
      </w:r>
      <w:r>
        <w:rPr>
          <w:sz w:val="22"/>
          <w:szCs w:val="22"/>
          <w:lang w:eastAsia="x-none"/>
        </w:rPr>
        <w:t xml:space="preserve">a joint </w:t>
      </w:r>
      <w:r w:rsidRPr="00387696">
        <w:rPr>
          <w:sz w:val="22"/>
          <w:szCs w:val="22"/>
          <w:lang w:eastAsia="x-none"/>
        </w:rPr>
        <w:t xml:space="preserve">RSRP across </w:t>
      </w:r>
      <w:r>
        <w:rPr>
          <w:sz w:val="22"/>
          <w:szCs w:val="22"/>
          <w:lang w:eastAsia="x-none"/>
        </w:rPr>
        <w:t>CC</w:t>
      </w:r>
      <w:r w:rsidRPr="00387696">
        <w:rPr>
          <w:sz w:val="22"/>
          <w:szCs w:val="22"/>
          <w:lang w:eastAsia="x-none"/>
        </w:rPr>
        <w:t>s</w:t>
      </w:r>
      <w:r w:rsidR="00425FCA">
        <w:rPr>
          <w:sz w:val="22"/>
          <w:szCs w:val="22"/>
          <w:lang w:eastAsia="x-none"/>
        </w:rPr>
        <w:t>.</w:t>
      </w:r>
    </w:p>
    <w:p w14:paraId="4294C8BA" w14:textId="182E9E49" w:rsidR="000B46BC" w:rsidRPr="005907CB" w:rsidRDefault="00112DC7" w:rsidP="005907CB">
      <w:pPr>
        <w:overflowPunct/>
        <w:autoSpaceDE/>
        <w:autoSpaceDN/>
        <w:adjustRightInd/>
        <w:snapToGrid w:val="0"/>
        <w:spacing w:before="240" w:after="0"/>
        <w:jc w:val="both"/>
        <w:textAlignment w:val="auto"/>
        <w:rPr>
          <w:sz w:val="22"/>
          <w:szCs w:val="22"/>
        </w:rPr>
      </w:pPr>
      <w:r w:rsidRPr="000D4465">
        <w:rPr>
          <w:sz w:val="22"/>
          <w:szCs w:val="22"/>
        </w:rPr>
        <w:t>At a given time a</w:t>
      </w:r>
      <w:r>
        <w:rPr>
          <w:sz w:val="22"/>
          <w:szCs w:val="22"/>
        </w:rPr>
        <w:t xml:space="preserve"> TRP</w:t>
      </w:r>
      <w:r w:rsidRPr="000D4465">
        <w:rPr>
          <w:sz w:val="22"/>
          <w:szCs w:val="22"/>
        </w:rPr>
        <w:t xml:space="preserve"> may not be able to process all </w:t>
      </w:r>
      <w:r>
        <w:rPr>
          <w:sz w:val="22"/>
          <w:szCs w:val="22"/>
        </w:rPr>
        <w:t>carriers</w:t>
      </w:r>
      <w:r w:rsidRPr="000D4465">
        <w:rPr>
          <w:sz w:val="22"/>
          <w:szCs w:val="22"/>
        </w:rPr>
        <w:t xml:space="preserve"> jointly for a given measurement. For example, a conflict may arise on one </w:t>
      </w:r>
      <w:r w:rsidR="00964244">
        <w:rPr>
          <w:sz w:val="22"/>
          <w:szCs w:val="22"/>
        </w:rPr>
        <w:t>carrier,</w:t>
      </w:r>
      <w:r w:rsidRPr="000D4465">
        <w:rPr>
          <w:sz w:val="22"/>
          <w:szCs w:val="22"/>
        </w:rPr>
        <w:t xml:space="preserve"> or the UE may have </w:t>
      </w:r>
      <w:r>
        <w:rPr>
          <w:sz w:val="22"/>
          <w:szCs w:val="22"/>
        </w:rPr>
        <w:t xml:space="preserve">only transmitted on one carrier due to conflicts or power </w:t>
      </w:r>
      <w:r w:rsidR="0002682C">
        <w:rPr>
          <w:sz w:val="22"/>
          <w:szCs w:val="22"/>
        </w:rPr>
        <w:t>restrictions</w:t>
      </w:r>
      <w:r w:rsidRPr="000D4465">
        <w:rPr>
          <w:sz w:val="22"/>
          <w:szCs w:val="22"/>
        </w:rPr>
        <w:t>. In these cases</w:t>
      </w:r>
      <w:r w:rsidR="0002682C">
        <w:rPr>
          <w:sz w:val="22"/>
          <w:szCs w:val="22"/>
        </w:rPr>
        <w:t>,</w:t>
      </w:r>
      <w:r w:rsidRPr="000D4465">
        <w:rPr>
          <w:sz w:val="22"/>
          <w:szCs w:val="22"/>
        </w:rPr>
        <w:t xml:space="preserve"> if the </w:t>
      </w:r>
      <w:r>
        <w:rPr>
          <w:sz w:val="22"/>
          <w:szCs w:val="22"/>
        </w:rPr>
        <w:t>TRP</w:t>
      </w:r>
      <w:r w:rsidRPr="000D4465">
        <w:rPr>
          <w:sz w:val="22"/>
          <w:szCs w:val="22"/>
        </w:rPr>
        <w:t xml:space="preserve"> aggregates a subset of </w:t>
      </w:r>
      <w:r>
        <w:rPr>
          <w:sz w:val="22"/>
          <w:szCs w:val="22"/>
        </w:rPr>
        <w:t>carrier</w:t>
      </w:r>
      <w:r w:rsidRPr="000D4465">
        <w:rPr>
          <w:sz w:val="22"/>
          <w:szCs w:val="22"/>
        </w:rPr>
        <w:t xml:space="preserve">s it is useful for the LMF to know this information. </w:t>
      </w:r>
      <w:r w:rsidR="00E37CFD">
        <w:rPr>
          <w:sz w:val="22"/>
          <w:szCs w:val="22"/>
        </w:rPr>
        <w:t xml:space="preserve">Based on the current agreement, </w:t>
      </w:r>
      <w:r w:rsidR="000B46BC">
        <w:rPr>
          <w:sz w:val="22"/>
          <w:szCs w:val="22"/>
        </w:rPr>
        <w:t xml:space="preserve">if the gNB reports </w:t>
      </w:r>
      <w:r w:rsidR="00011B64">
        <w:rPr>
          <w:sz w:val="22"/>
          <w:szCs w:val="22"/>
        </w:rPr>
        <w:t>only whether</w:t>
      </w:r>
      <w:r w:rsidR="00D85843">
        <w:rPr>
          <w:sz w:val="22"/>
          <w:szCs w:val="22"/>
        </w:rPr>
        <w:t xml:space="preserve"> </w:t>
      </w:r>
      <w:r w:rsidR="00D85843">
        <w:rPr>
          <w:sz w:val="22"/>
          <w:szCs w:val="22"/>
        </w:rPr>
        <w:t xml:space="preserve">the measurement is aggregated or not, there is no way for LMF to know how many </w:t>
      </w:r>
      <w:r w:rsidR="00011B64">
        <w:rPr>
          <w:sz w:val="22"/>
          <w:szCs w:val="22"/>
        </w:rPr>
        <w:t>CC</w:t>
      </w:r>
      <w:r w:rsidR="00D85843">
        <w:rPr>
          <w:sz w:val="22"/>
          <w:szCs w:val="22"/>
        </w:rPr>
        <w:t xml:space="preserve">s are aggregated to perform this joint measurement. </w:t>
      </w:r>
      <w:r w:rsidR="000B46BC">
        <w:rPr>
          <w:sz w:val="22"/>
          <w:szCs w:val="22"/>
        </w:rPr>
        <w:t xml:space="preserve">In the measurement report, the </w:t>
      </w:r>
      <w:r w:rsidR="00011B64">
        <w:rPr>
          <w:sz w:val="22"/>
          <w:szCs w:val="22"/>
        </w:rPr>
        <w:t>gNB</w:t>
      </w:r>
      <w:r w:rsidR="000B46BC">
        <w:rPr>
          <w:sz w:val="22"/>
          <w:szCs w:val="22"/>
        </w:rPr>
        <w:t xml:space="preserve"> </w:t>
      </w:r>
      <w:r w:rsidR="00081B44">
        <w:rPr>
          <w:sz w:val="22"/>
          <w:szCs w:val="22"/>
        </w:rPr>
        <w:t>should</w:t>
      </w:r>
      <w:r w:rsidR="000B46BC">
        <w:rPr>
          <w:sz w:val="22"/>
          <w:szCs w:val="22"/>
        </w:rPr>
        <w:t xml:space="preserve"> report </w:t>
      </w:r>
      <w:r w:rsidR="000B45EF">
        <w:rPr>
          <w:sz w:val="22"/>
          <w:szCs w:val="22"/>
        </w:rPr>
        <w:t>CC</w:t>
      </w:r>
      <w:r w:rsidR="000B46BC">
        <w:rPr>
          <w:sz w:val="22"/>
          <w:szCs w:val="22"/>
        </w:rPr>
        <w:t xml:space="preserve"> IDs to indicate which </w:t>
      </w:r>
      <w:r w:rsidR="000B45EF">
        <w:rPr>
          <w:sz w:val="22"/>
          <w:szCs w:val="22"/>
        </w:rPr>
        <w:t>CC</w:t>
      </w:r>
      <w:r w:rsidR="000B46BC">
        <w:rPr>
          <w:sz w:val="22"/>
          <w:szCs w:val="22"/>
        </w:rPr>
        <w:t>s are used to perform joint measurement.</w:t>
      </w:r>
    </w:p>
    <w:p w14:paraId="1AB6CAAE" w14:textId="6D82D010" w:rsidR="00670381" w:rsidRPr="00E959A5" w:rsidRDefault="00670381" w:rsidP="005907CB">
      <w:pPr>
        <w:spacing w:before="240"/>
        <w:rPr>
          <w:sz w:val="22"/>
          <w:szCs w:val="22"/>
          <w:lang w:eastAsia="x-none"/>
        </w:rPr>
      </w:pPr>
      <w:r w:rsidRPr="00E959A5">
        <w:rPr>
          <w:b/>
          <w:bCs/>
          <w:sz w:val="22"/>
          <w:szCs w:val="22"/>
        </w:rPr>
        <w:t xml:space="preserve">Proposal </w:t>
      </w:r>
      <w:r w:rsidR="00516DF2">
        <w:rPr>
          <w:b/>
          <w:bCs/>
          <w:sz w:val="22"/>
          <w:szCs w:val="22"/>
        </w:rPr>
        <w:t>12</w:t>
      </w:r>
      <w:r w:rsidRPr="00E959A5">
        <w:rPr>
          <w:sz w:val="22"/>
          <w:szCs w:val="22"/>
        </w:rPr>
        <w:t xml:space="preserve">: </w:t>
      </w:r>
      <w:r w:rsidR="00D73676">
        <w:rPr>
          <w:sz w:val="22"/>
          <w:szCs w:val="22"/>
        </w:rPr>
        <w:t>Support i</w:t>
      </w:r>
      <w:r w:rsidRPr="00E959A5">
        <w:rPr>
          <w:sz w:val="22"/>
          <w:szCs w:val="22"/>
        </w:rPr>
        <w:t>n a measurement report,</w:t>
      </w:r>
      <w:r w:rsidRPr="00E959A5">
        <w:rPr>
          <w:sz w:val="22"/>
          <w:szCs w:val="22"/>
          <w:lang w:eastAsia="x-none"/>
        </w:rPr>
        <w:t xml:space="preserve"> the </w:t>
      </w:r>
      <w:r w:rsidR="003404D8">
        <w:rPr>
          <w:sz w:val="22"/>
          <w:szCs w:val="22"/>
          <w:lang w:eastAsia="x-none"/>
        </w:rPr>
        <w:t>gNB</w:t>
      </w:r>
      <w:r w:rsidRPr="00E959A5">
        <w:rPr>
          <w:sz w:val="22"/>
          <w:szCs w:val="22"/>
          <w:lang w:eastAsia="x-none"/>
        </w:rPr>
        <w:t xml:space="preserve"> reports </w:t>
      </w:r>
      <w:r w:rsidR="003404D8">
        <w:rPr>
          <w:sz w:val="22"/>
          <w:szCs w:val="22"/>
          <w:lang w:eastAsia="x-none"/>
        </w:rPr>
        <w:t>CC</w:t>
      </w:r>
      <w:r w:rsidRPr="00E959A5">
        <w:rPr>
          <w:sz w:val="22"/>
          <w:szCs w:val="22"/>
          <w:lang w:eastAsia="x-none"/>
        </w:rPr>
        <w:t xml:space="preserve"> ID</w:t>
      </w:r>
      <w:r w:rsidR="003404D8">
        <w:rPr>
          <w:sz w:val="22"/>
          <w:szCs w:val="22"/>
          <w:lang w:eastAsia="x-none"/>
        </w:rPr>
        <w:t>s</w:t>
      </w:r>
      <w:r w:rsidRPr="00E959A5">
        <w:rPr>
          <w:sz w:val="22"/>
          <w:szCs w:val="22"/>
          <w:lang w:eastAsia="x-none"/>
        </w:rPr>
        <w:t xml:space="preserve"> to indicate which </w:t>
      </w:r>
      <w:r w:rsidR="003404D8">
        <w:rPr>
          <w:sz w:val="22"/>
          <w:szCs w:val="22"/>
          <w:lang w:eastAsia="x-none"/>
        </w:rPr>
        <w:t>CC</w:t>
      </w:r>
      <w:r w:rsidRPr="00E959A5">
        <w:rPr>
          <w:sz w:val="22"/>
          <w:szCs w:val="22"/>
          <w:lang w:eastAsia="x-none"/>
        </w:rPr>
        <w:t>s are used to perform the joint measurement.</w:t>
      </w:r>
    </w:p>
    <w:p w14:paraId="09F8C53C" w14:textId="176EEB93" w:rsidR="00DC7F42" w:rsidRDefault="00DC7F42" w:rsidP="00DC7F42">
      <w:pPr>
        <w:pStyle w:val="Heading3"/>
      </w:pPr>
      <w:r>
        <w:t xml:space="preserve">Overhead reduction </w:t>
      </w:r>
    </w:p>
    <w:p w14:paraId="52912D4F" w14:textId="18AC44ED" w:rsidR="00DC7F42" w:rsidRPr="005F1B1F" w:rsidRDefault="00AF3F08" w:rsidP="00CD67A1">
      <w:pPr>
        <w:rPr>
          <w:sz w:val="22"/>
          <w:szCs w:val="22"/>
          <w:lang w:eastAsia="x-none"/>
        </w:rPr>
      </w:pPr>
      <w:r>
        <w:rPr>
          <w:sz w:val="22"/>
          <w:szCs w:val="22"/>
          <w:lang w:eastAsia="x-none"/>
        </w:rPr>
        <w:t>RAN1 made the following agreement to reduce the signaling overhead at the previous meeting.</w:t>
      </w:r>
    </w:p>
    <w:p w14:paraId="2B4F2FE1" w14:textId="77777777" w:rsidR="007A527E" w:rsidRPr="005F1B1F" w:rsidRDefault="007A527E" w:rsidP="007A527E">
      <w:pPr>
        <w:snapToGrid w:val="0"/>
        <w:spacing w:after="0"/>
        <w:jc w:val="both"/>
        <w:rPr>
          <w:sz w:val="22"/>
          <w:szCs w:val="22"/>
        </w:rPr>
      </w:pPr>
      <w:r w:rsidRPr="005F1B1F">
        <w:rPr>
          <w:sz w:val="22"/>
          <w:szCs w:val="22"/>
          <w:highlight w:val="green"/>
        </w:rPr>
        <w:t>Agreement</w:t>
      </w:r>
    </w:p>
    <w:p w14:paraId="17ECA448" w14:textId="77777777" w:rsidR="007A527E" w:rsidRPr="005F1B1F" w:rsidRDefault="007A527E" w:rsidP="007A527E">
      <w:pPr>
        <w:snapToGrid w:val="0"/>
        <w:spacing w:after="0"/>
        <w:jc w:val="both"/>
        <w:rPr>
          <w:sz w:val="22"/>
          <w:szCs w:val="22"/>
        </w:rPr>
      </w:pPr>
      <w:r w:rsidRPr="005F1B1F">
        <w:rPr>
          <w:sz w:val="22"/>
          <w:szCs w:val="22"/>
        </w:rPr>
        <w:t>At least support periodic positioning SRS and semi-persistent positioning SRS for bandwidth aggregation</w:t>
      </w:r>
    </w:p>
    <w:p w14:paraId="6C6713F4" w14:textId="77777777" w:rsidR="007A527E" w:rsidRPr="005F1B1F" w:rsidRDefault="007A527E" w:rsidP="007A527E">
      <w:pPr>
        <w:numPr>
          <w:ilvl w:val="0"/>
          <w:numId w:val="21"/>
        </w:numPr>
        <w:overflowPunct/>
        <w:autoSpaceDE/>
        <w:autoSpaceDN/>
        <w:adjustRightInd/>
        <w:snapToGrid w:val="0"/>
        <w:spacing w:after="0"/>
        <w:contextualSpacing/>
        <w:jc w:val="both"/>
        <w:rPr>
          <w:sz w:val="22"/>
          <w:szCs w:val="22"/>
          <w:lang w:eastAsia="x-none"/>
        </w:rPr>
      </w:pPr>
      <w:r w:rsidRPr="005F1B1F">
        <w:rPr>
          <w:sz w:val="22"/>
          <w:szCs w:val="22"/>
          <w:lang w:eastAsia="x-none"/>
        </w:rPr>
        <w:t>Support single MAC CE activating positioning SRS resource sets across the linked carriers</w:t>
      </w:r>
    </w:p>
    <w:p w14:paraId="49756184" w14:textId="77777777" w:rsidR="007A527E" w:rsidRPr="005F1B1F" w:rsidRDefault="007A527E" w:rsidP="007A527E">
      <w:pPr>
        <w:numPr>
          <w:ilvl w:val="0"/>
          <w:numId w:val="21"/>
        </w:numPr>
        <w:overflowPunct/>
        <w:autoSpaceDE/>
        <w:autoSpaceDN/>
        <w:adjustRightInd/>
        <w:snapToGrid w:val="0"/>
        <w:spacing w:after="0"/>
        <w:contextualSpacing/>
        <w:jc w:val="both"/>
        <w:rPr>
          <w:sz w:val="22"/>
          <w:szCs w:val="22"/>
          <w:lang w:eastAsia="x-none"/>
        </w:rPr>
      </w:pPr>
      <w:r w:rsidRPr="005F1B1F">
        <w:rPr>
          <w:sz w:val="22"/>
          <w:szCs w:val="22"/>
          <w:lang w:eastAsia="x-none"/>
        </w:rPr>
        <w:t xml:space="preserve">FFS whether support aperiodic positioning SRS for bandwidth aggregation for UEs in RRC_CONNECTED state. Study a single DCI scheduling positioning SRS across the linked carriers, and check whether the conclusion/agreements in agenda of </w:t>
      </w:r>
      <w:r w:rsidRPr="005F1B1F">
        <w:rPr>
          <w:rFonts w:hint="eastAsia"/>
          <w:sz w:val="22"/>
          <w:szCs w:val="22"/>
          <w:lang w:eastAsia="x-none"/>
        </w:rPr>
        <w:t xml:space="preserve">multi-cell PUSCH/PDSCH scheduling with a single DCI </w:t>
      </w:r>
      <w:r w:rsidRPr="005F1B1F">
        <w:rPr>
          <w:sz w:val="22"/>
          <w:szCs w:val="22"/>
          <w:lang w:eastAsia="x-none"/>
        </w:rPr>
        <w:t>can be reused</w:t>
      </w:r>
    </w:p>
    <w:p w14:paraId="372AD1C1" w14:textId="77777777" w:rsidR="007A527E" w:rsidRPr="005F1B1F" w:rsidRDefault="007A527E" w:rsidP="007A527E">
      <w:pPr>
        <w:numPr>
          <w:ilvl w:val="0"/>
          <w:numId w:val="21"/>
        </w:numPr>
        <w:overflowPunct/>
        <w:autoSpaceDE/>
        <w:autoSpaceDN/>
        <w:adjustRightInd/>
        <w:snapToGrid w:val="0"/>
        <w:spacing w:after="0"/>
        <w:contextualSpacing/>
        <w:jc w:val="both"/>
        <w:rPr>
          <w:sz w:val="22"/>
          <w:szCs w:val="22"/>
          <w:lang w:eastAsia="x-none"/>
        </w:rPr>
      </w:pPr>
      <w:r w:rsidRPr="005F1B1F">
        <w:rPr>
          <w:sz w:val="22"/>
          <w:szCs w:val="22"/>
          <w:lang w:eastAsia="x-none"/>
        </w:rPr>
        <w:t>FFS MIMO SRS can be supported for bandwidth aggregation, e.g. with UE transparent way</w:t>
      </w:r>
    </w:p>
    <w:p w14:paraId="00BDB9ED" w14:textId="77777777" w:rsidR="007A527E" w:rsidRDefault="007A527E" w:rsidP="007A527E">
      <w:pPr>
        <w:snapToGrid w:val="0"/>
        <w:spacing w:after="0"/>
        <w:rPr>
          <w:sz w:val="22"/>
          <w:szCs w:val="22"/>
        </w:rPr>
      </w:pPr>
    </w:p>
    <w:p w14:paraId="2C202A33" w14:textId="02D347B2" w:rsidR="009E6688" w:rsidRPr="005907CB" w:rsidRDefault="009D05B2" w:rsidP="009E6688">
      <w:pPr>
        <w:rPr>
          <w:sz w:val="22"/>
          <w:szCs w:val="22"/>
          <w:lang w:val="en-US"/>
        </w:rPr>
      </w:pPr>
      <w:r w:rsidRPr="005907CB">
        <w:rPr>
          <w:sz w:val="22"/>
          <w:szCs w:val="22"/>
          <w:lang w:val="en-US"/>
        </w:rPr>
        <w:t xml:space="preserve">For linked SRS resources across CCs it </w:t>
      </w:r>
      <w:r w:rsidR="00190412" w:rsidRPr="005907CB">
        <w:rPr>
          <w:sz w:val="22"/>
          <w:szCs w:val="22"/>
          <w:lang w:val="en-US"/>
        </w:rPr>
        <w:t xml:space="preserve">does not make sense to require the need to trigger each CC separately if they will be transmitted at the same time. This seems to be the common understanding in RAN1 as it was agreed that a single MAC CE can active linked carriers. In this case the UE should be triggered to transmit </w:t>
      </w:r>
      <w:r w:rsidR="00395A48" w:rsidRPr="005907CB">
        <w:rPr>
          <w:sz w:val="22"/>
          <w:szCs w:val="22"/>
          <w:lang w:val="en-US"/>
        </w:rPr>
        <w:t xml:space="preserve">link SRS resources via DCI as well. </w:t>
      </w:r>
      <w:r w:rsidR="00190412" w:rsidRPr="005907CB">
        <w:rPr>
          <w:sz w:val="22"/>
          <w:szCs w:val="22"/>
          <w:lang w:val="en-US"/>
        </w:rPr>
        <w:t xml:space="preserve"> </w:t>
      </w:r>
    </w:p>
    <w:p w14:paraId="1430E040" w14:textId="68606A87" w:rsidR="00C3032B" w:rsidRDefault="00C3032B" w:rsidP="007A527E">
      <w:pPr>
        <w:snapToGrid w:val="0"/>
        <w:spacing w:after="0"/>
        <w:rPr>
          <w:sz w:val="22"/>
          <w:szCs w:val="22"/>
        </w:rPr>
      </w:pPr>
      <w:r w:rsidRPr="005F1B1F">
        <w:rPr>
          <w:b/>
          <w:bCs/>
          <w:sz w:val="22"/>
          <w:szCs w:val="22"/>
          <w:lang w:eastAsia="x-none"/>
        </w:rPr>
        <w:t>Proposal</w:t>
      </w:r>
      <w:r>
        <w:rPr>
          <w:b/>
          <w:bCs/>
          <w:sz w:val="22"/>
          <w:szCs w:val="22"/>
          <w:lang w:eastAsia="x-none"/>
        </w:rPr>
        <w:t xml:space="preserve"> </w:t>
      </w:r>
      <w:r w:rsidR="005F2048">
        <w:rPr>
          <w:b/>
          <w:bCs/>
          <w:sz w:val="22"/>
          <w:szCs w:val="22"/>
          <w:lang w:eastAsia="x-none"/>
        </w:rPr>
        <w:t>1</w:t>
      </w:r>
      <w:r w:rsidR="005F2048">
        <w:rPr>
          <w:b/>
          <w:bCs/>
          <w:sz w:val="22"/>
          <w:szCs w:val="22"/>
          <w:lang w:eastAsia="x-none"/>
        </w:rPr>
        <w:t>3</w:t>
      </w:r>
      <w:r w:rsidRPr="005F1B1F">
        <w:rPr>
          <w:b/>
          <w:bCs/>
          <w:sz w:val="22"/>
          <w:szCs w:val="22"/>
          <w:lang w:eastAsia="x-none"/>
        </w:rPr>
        <w:t>:</w:t>
      </w:r>
      <w:r w:rsidRPr="005F1B1F">
        <w:rPr>
          <w:sz w:val="22"/>
          <w:szCs w:val="22"/>
          <w:lang w:eastAsia="x-none"/>
        </w:rPr>
        <w:t xml:space="preserve"> </w:t>
      </w:r>
      <w:r>
        <w:rPr>
          <w:sz w:val="22"/>
          <w:szCs w:val="22"/>
          <w:lang w:eastAsia="x-none"/>
        </w:rPr>
        <w:t xml:space="preserve">RAN1 supports </w:t>
      </w:r>
      <w:r w:rsidR="00560562">
        <w:rPr>
          <w:sz w:val="22"/>
          <w:szCs w:val="22"/>
          <w:lang w:eastAsia="x-none"/>
        </w:rPr>
        <w:t>single DCI triggering aperiodic positioning SRS resources across multiple carriers</w:t>
      </w:r>
      <w:r w:rsidR="00642F8B">
        <w:rPr>
          <w:sz w:val="22"/>
          <w:szCs w:val="22"/>
          <w:lang w:eastAsia="x-none"/>
        </w:rPr>
        <w:t>.</w:t>
      </w:r>
    </w:p>
    <w:p w14:paraId="353F8A1E" w14:textId="77777777" w:rsidR="00C3032B" w:rsidRDefault="00C3032B" w:rsidP="007A527E">
      <w:pPr>
        <w:snapToGrid w:val="0"/>
        <w:spacing w:after="0"/>
        <w:rPr>
          <w:sz w:val="22"/>
          <w:szCs w:val="22"/>
        </w:rPr>
      </w:pPr>
    </w:p>
    <w:p w14:paraId="06E753E3" w14:textId="6330F7D0" w:rsidR="009E6688" w:rsidRDefault="009E6688" w:rsidP="009E6688">
      <w:pPr>
        <w:pStyle w:val="Heading3"/>
      </w:pPr>
      <w:r>
        <w:t xml:space="preserve">Power Control </w:t>
      </w:r>
    </w:p>
    <w:p w14:paraId="439A4690" w14:textId="01F04B38" w:rsidR="00C3032B" w:rsidRPr="005F1B1F" w:rsidRDefault="00210412" w:rsidP="00CD67A1">
      <w:pPr>
        <w:snapToGrid w:val="0"/>
        <w:rPr>
          <w:sz w:val="22"/>
          <w:szCs w:val="22"/>
        </w:rPr>
      </w:pPr>
      <w:r>
        <w:rPr>
          <w:sz w:val="22"/>
          <w:szCs w:val="22"/>
        </w:rPr>
        <w:t xml:space="preserve">RAN1 made the following agreement on the power control issue for SRS bandwidth aggregation. </w:t>
      </w:r>
    </w:p>
    <w:p w14:paraId="68BA6271" w14:textId="77777777" w:rsidR="00314DFD" w:rsidRPr="005907CB" w:rsidRDefault="00314DFD" w:rsidP="00314DFD">
      <w:pPr>
        <w:overflowPunct/>
        <w:autoSpaceDE/>
        <w:autoSpaceDN/>
        <w:adjustRightInd/>
        <w:spacing w:after="0"/>
        <w:ind w:left="1440" w:hanging="1440"/>
        <w:textAlignment w:val="auto"/>
        <w:rPr>
          <w:rFonts w:ascii="Times" w:eastAsia="Batang" w:hAnsi="Times"/>
          <w:b/>
          <w:bCs/>
          <w:sz w:val="22"/>
          <w:szCs w:val="28"/>
          <w:lang w:eastAsia="x-none"/>
        </w:rPr>
      </w:pPr>
      <w:r w:rsidRPr="005907CB">
        <w:rPr>
          <w:rFonts w:ascii="Times" w:eastAsia="Batang" w:hAnsi="Times"/>
          <w:b/>
          <w:bCs/>
          <w:sz w:val="22"/>
          <w:szCs w:val="28"/>
          <w:highlight w:val="green"/>
          <w:lang w:eastAsia="x-none"/>
        </w:rPr>
        <w:t>Agreement</w:t>
      </w:r>
    </w:p>
    <w:p w14:paraId="515F7E2A" w14:textId="6873D5B7" w:rsidR="00314DFD" w:rsidRPr="005907CB" w:rsidRDefault="00314DFD" w:rsidP="005907CB">
      <w:pPr>
        <w:overflowPunct/>
        <w:autoSpaceDE/>
        <w:autoSpaceDN/>
        <w:adjustRightInd/>
        <w:spacing w:after="0"/>
        <w:ind w:hanging="22"/>
        <w:textAlignment w:val="auto"/>
        <w:rPr>
          <w:rFonts w:ascii="Times" w:eastAsia="Batang" w:hAnsi="Times"/>
          <w:sz w:val="22"/>
          <w:szCs w:val="28"/>
        </w:rPr>
      </w:pPr>
      <w:r w:rsidRPr="005907CB">
        <w:rPr>
          <w:rFonts w:ascii="Times" w:eastAsia="Batang" w:hAnsi="Times"/>
          <w:sz w:val="22"/>
          <w:szCs w:val="28"/>
        </w:rPr>
        <w:t xml:space="preserve">Support the same power prioritization between the aggregated carriers in the case when total UE transmit power in a transmission occasion I exceeds </w:t>
      </w:r>
      <m:oMath>
        <m:sSub>
          <m:sSubPr>
            <m:ctrlPr>
              <w:rPr>
                <w:rFonts w:ascii="Cambria Math" w:eastAsia="Batang" w:hAnsi="Cambria Math"/>
                <w:sz w:val="22"/>
                <w:szCs w:val="22"/>
              </w:rPr>
            </m:ctrlPr>
          </m:sSubPr>
          <m:e>
            <m:r>
              <m:rPr>
                <m:sty m:val="p"/>
              </m:rPr>
              <w:rPr>
                <w:rFonts w:ascii="Cambria Math" w:eastAsia="Batang" w:hAnsi="Cambria Math"/>
                <w:sz w:val="22"/>
                <w:szCs w:val="22"/>
              </w:rPr>
              <m:t>P</m:t>
            </m:r>
          </m:e>
          <m:sub>
            <m:r>
              <m:rPr>
                <m:sty m:val="p"/>
              </m:rPr>
              <w:rPr>
                <w:rFonts w:ascii="Cambria Math" w:eastAsia="Batang" w:hAnsi="Cambria Math"/>
                <w:sz w:val="22"/>
                <w:szCs w:val="22"/>
              </w:rPr>
              <m:t>cmax</m:t>
            </m:r>
          </m:sub>
        </m:sSub>
        <m:d>
          <m:dPr>
            <m:ctrlPr>
              <w:rPr>
                <w:rFonts w:ascii="Cambria Math" w:eastAsia="Batang" w:hAnsi="Cambria Math"/>
                <w:sz w:val="22"/>
                <w:szCs w:val="22"/>
              </w:rPr>
            </m:ctrlPr>
          </m:dPr>
          <m:e>
            <m:r>
              <m:rPr>
                <m:sty m:val="p"/>
              </m:rPr>
              <w:rPr>
                <w:rFonts w:ascii="Cambria Math" w:eastAsia="Batang" w:hAnsi="Cambria Math"/>
                <w:sz w:val="22"/>
                <w:szCs w:val="22"/>
              </w:rPr>
              <m:t>i</m:t>
            </m:r>
          </m:e>
        </m:d>
        <m:r>
          <w:rPr>
            <w:rFonts w:ascii="Cambria Math" w:eastAsia="Batang" w:hAnsi="Cambria Math"/>
            <w:sz w:val="22"/>
            <w:szCs w:val="22"/>
          </w:rPr>
          <m:t>.</m:t>
        </m:r>
      </m:oMath>
      <w:r w:rsidRPr="005907CB">
        <w:rPr>
          <w:rFonts w:ascii="Times" w:eastAsia="Batang" w:hAnsi="Times"/>
          <w:sz w:val="22"/>
          <w:szCs w:val="28"/>
        </w:rPr>
        <w:t xml:space="preserve"> </w:t>
      </w:r>
    </w:p>
    <w:p w14:paraId="5777E76D" w14:textId="77777777" w:rsidR="00314DFD" w:rsidRPr="005907CB" w:rsidRDefault="00314DFD" w:rsidP="005907CB">
      <w:pPr>
        <w:numPr>
          <w:ilvl w:val="0"/>
          <w:numId w:val="16"/>
        </w:numPr>
        <w:overflowPunct/>
        <w:autoSpaceDE/>
        <w:autoSpaceDN/>
        <w:adjustRightInd/>
        <w:spacing w:after="0"/>
        <w:ind w:left="426"/>
        <w:textAlignment w:val="auto"/>
        <w:rPr>
          <w:rFonts w:ascii="Times" w:eastAsia="Batang" w:hAnsi="Times"/>
          <w:sz w:val="22"/>
          <w:szCs w:val="28"/>
          <w:lang w:val="en-US" w:eastAsia="x-none"/>
        </w:rPr>
      </w:pPr>
      <w:r w:rsidRPr="005907CB">
        <w:rPr>
          <w:rFonts w:ascii="Times" w:eastAsia="Batang" w:hAnsi="Times"/>
          <w:sz w:val="22"/>
          <w:szCs w:val="28"/>
          <w:lang w:val="en-US" w:eastAsia="x-none"/>
        </w:rPr>
        <w:t>The UE allocates power to the multiple SRS resources in the transmission occasion i of the aggregated carriers such that the UE’s transmit power in each transmitted resource element is equal.</w:t>
      </w:r>
    </w:p>
    <w:p w14:paraId="2DF61618" w14:textId="77777777" w:rsidR="00314DFD" w:rsidRPr="005907CB" w:rsidRDefault="00314DFD" w:rsidP="005907CB">
      <w:pPr>
        <w:numPr>
          <w:ilvl w:val="0"/>
          <w:numId w:val="16"/>
        </w:numPr>
        <w:overflowPunct/>
        <w:autoSpaceDE/>
        <w:autoSpaceDN/>
        <w:adjustRightInd/>
        <w:spacing w:after="0"/>
        <w:ind w:left="426"/>
        <w:textAlignment w:val="auto"/>
        <w:rPr>
          <w:rFonts w:ascii="Times" w:eastAsia="Batang" w:hAnsi="Times"/>
          <w:sz w:val="22"/>
          <w:szCs w:val="28"/>
          <w:lang w:val="en-US" w:eastAsia="x-none"/>
        </w:rPr>
      </w:pPr>
      <w:r w:rsidRPr="005907CB">
        <w:rPr>
          <w:rFonts w:ascii="Times" w:eastAsia="Batang" w:hAnsi="Times"/>
          <w:sz w:val="22"/>
          <w:szCs w:val="28"/>
          <w:lang w:val="en-US" w:eastAsia="x-none"/>
        </w:rPr>
        <w:lastRenderedPageBreak/>
        <w:t>FFS further details, e.g. power scaling between aggregated carriers</w:t>
      </w:r>
    </w:p>
    <w:p w14:paraId="40B3F603" w14:textId="77777777" w:rsidR="00314DFD" w:rsidRDefault="00314DFD" w:rsidP="007A527E">
      <w:pPr>
        <w:snapToGrid w:val="0"/>
        <w:spacing w:after="0"/>
        <w:jc w:val="both"/>
        <w:rPr>
          <w:b/>
          <w:bCs/>
          <w:sz w:val="22"/>
          <w:szCs w:val="22"/>
          <w:highlight w:val="green"/>
        </w:rPr>
      </w:pPr>
    </w:p>
    <w:p w14:paraId="52A22A07" w14:textId="63533CE1" w:rsidR="00A1139F" w:rsidRDefault="00B67E31" w:rsidP="0034587A">
      <w:pPr>
        <w:overflowPunct/>
        <w:autoSpaceDE/>
        <w:autoSpaceDN/>
        <w:adjustRightInd/>
        <w:textAlignment w:val="auto"/>
        <w:rPr>
          <w:rFonts w:eastAsia="Times New Roman"/>
          <w:sz w:val="22"/>
          <w:szCs w:val="22"/>
          <w:lang w:val="en-US"/>
        </w:rPr>
      </w:pPr>
      <w:r>
        <w:rPr>
          <w:rFonts w:eastAsia="Times New Roman"/>
          <w:sz w:val="22"/>
          <w:szCs w:val="22"/>
          <w:lang w:val="en-US"/>
        </w:rPr>
        <w:t xml:space="preserve">The UE in RRC connected mode can transmit positioning SRS only within the UL BWP, but the positioning SRS configuration is already </w:t>
      </w:r>
      <w:r w:rsidR="00F735B8">
        <w:rPr>
          <w:rFonts w:eastAsia="Times New Roman"/>
          <w:sz w:val="22"/>
          <w:szCs w:val="22"/>
          <w:lang w:val="en-US"/>
        </w:rPr>
        <w:t>flexible,</w:t>
      </w:r>
      <w:r>
        <w:rPr>
          <w:rFonts w:eastAsia="Times New Roman"/>
          <w:sz w:val="22"/>
          <w:szCs w:val="22"/>
          <w:lang w:val="en-US"/>
        </w:rPr>
        <w:t xml:space="preserve"> and it is up to the network. Although the previous releases did not support the request and report of UL measurement over aggregated SRS resources, but SRS transmission across different CCs on the same symbol is feasible. For the effective support of bandwidth aggregation of UL SRS, the network might configure positioning SRS resources on the same symbols to receive them simultaneously. For positioning, the SRS resource can be configured targeting a neighbor gNB, which might need more power consumption. </w:t>
      </w:r>
      <w:r w:rsidRPr="003577E3">
        <w:rPr>
          <w:rFonts w:eastAsia="Times New Roman"/>
          <w:sz w:val="22"/>
          <w:szCs w:val="22"/>
          <w:lang w:val="en-US"/>
        </w:rPr>
        <w:t xml:space="preserve">For the simultaneous transmission of multiple SRS resources, it is necessary to consider that the </w:t>
      </w:r>
      <w:r>
        <w:rPr>
          <w:rFonts w:eastAsia="Times New Roman"/>
          <w:sz w:val="22"/>
          <w:szCs w:val="22"/>
          <w:lang w:val="en-US"/>
        </w:rPr>
        <w:t>required</w:t>
      </w:r>
      <w:r w:rsidRPr="003577E3">
        <w:rPr>
          <w:rFonts w:eastAsia="Times New Roman"/>
          <w:sz w:val="22"/>
          <w:szCs w:val="22"/>
          <w:lang w:val="en-US"/>
        </w:rPr>
        <w:t xml:space="preserve"> power </w:t>
      </w:r>
      <w:r>
        <w:rPr>
          <w:rFonts w:eastAsia="Times New Roman"/>
          <w:sz w:val="22"/>
          <w:szCs w:val="22"/>
          <w:lang w:val="en-US"/>
        </w:rPr>
        <w:t xml:space="preserve">calculated from the power control equation </w:t>
      </w:r>
      <w:r w:rsidRPr="003577E3">
        <w:rPr>
          <w:rFonts w:eastAsia="Times New Roman"/>
          <w:sz w:val="22"/>
          <w:szCs w:val="22"/>
          <w:lang w:val="en-US"/>
        </w:rPr>
        <w:t>for the configured CCs could be over the available powe</w:t>
      </w:r>
      <w:r>
        <w:rPr>
          <w:rFonts w:eastAsia="Times New Roman"/>
          <w:sz w:val="22"/>
          <w:szCs w:val="22"/>
          <w:lang w:val="en-US"/>
        </w:rPr>
        <w:t xml:space="preserve">r. RAN1 should discuss the necessary UE behavior and/or higher layer signaling to address the power allocation issue for the simultaneous SRS transmission. </w:t>
      </w:r>
    </w:p>
    <w:p w14:paraId="1188C8F6" w14:textId="192C72C9" w:rsidR="00450CCD" w:rsidRDefault="00A1139F" w:rsidP="00450CCD">
      <w:pPr>
        <w:overflowPunct/>
        <w:autoSpaceDE/>
        <w:autoSpaceDN/>
        <w:adjustRightInd/>
        <w:textAlignment w:val="auto"/>
        <w:rPr>
          <w:rFonts w:eastAsia="Times New Roman"/>
          <w:sz w:val="22"/>
          <w:szCs w:val="22"/>
          <w:lang w:val="en-US"/>
        </w:rPr>
      </w:pPr>
      <w:r>
        <w:rPr>
          <w:rFonts w:eastAsia="Times New Roman"/>
          <w:sz w:val="22"/>
          <w:szCs w:val="22"/>
          <w:lang w:val="en-US"/>
        </w:rPr>
        <w:t xml:space="preserve">In addition, </w:t>
      </w:r>
      <w:r w:rsidR="0060299F">
        <w:rPr>
          <w:rFonts w:eastAsia="Times New Roman"/>
          <w:sz w:val="22"/>
          <w:szCs w:val="22"/>
          <w:lang w:val="en-US"/>
        </w:rPr>
        <w:t xml:space="preserve">in case the total transmission power </w:t>
      </w:r>
      <w:r w:rsidR="00607F34">
        <w:rPr>
          <w:rFonts w:eastAsia="Times New Roman"/>
          <w:sz w:val="22"/>
          <w:szCs w:val="22"/>
          <w:lang w:val="en-US"/>
        </w:rPr>
        <w:t xml:space="preserve">to transmit multiple SRS resources </w:t>
      </w:r>
      <w:r w:rsidR="0060299F">
        <w:rPr>
          <w:rFonts w:eastAsia="Times New Roman"/>
          <w:sz w:val="22"/>
          <w:szCs w:val="22"/>
          <w:lang w:val="en-US"/>
        </w:rPr>
        <w:t xml:space="preserve">exceeds the UE maximum power, </w:t>
      </w:r>
      <w:r w:rsidR="00607F34">
        <w:rPr>
          <w:rFonts w:eastAsia="Times New Roman"/>
          <w:sz w:val="22"/>
          <w:szCs w:val="22"/>
          <w:lang w:val="en-US"/>
        </w:rPr>
        <w:t xml:space="preserve">the UE may not </w:t>
      </w:r>
      <w:r w:rsidR="00B52197">
        <w:rPr>
          <w:rFonts w:eastAsia="Times New Roman"/>
          <w:sz w:val="22"/>
          <w:szCs w:val="22"/>
          <w:lang w:val="en-US"/>
        </w:rPr>
        <w:t>be close to a target TRP/cell</w:t>
      </w:r>
      <w:r w:rsidR="00621987">
        <w:rPr>
          <w:rFonts w:eastAsia="Times New Roman"/>
          <w:sz w:val="22"/>
          <w:szCs w:val="22"/>
          <w:lang w:val="en-US"/>
        </w:rPr>
        <w:t xml:space="preserve"> and the received SNR may be low.</w:t>
      </w:r>
      <w:r w:rsidR="00600BFA">
        <w:rPr>
          <w:rFonts w:eastAsia="Times New Roman"/>
          <w:sz w:val="22"/>
          <w:szCs w:val="22"/>
          <w:lang w:val="en-US"/>
        </w:rPr>
        <w:t xml:space="preserve"> In addition, </w:t>
      </w:r>
      <w:r w:rsidR="003767B0">
        <w:rPr>
          <w:rFonts w:eastAsia="Times New Roman"/>
          <w:sz w:val="22"/>
          <w:szCs w:val="22"/>
          <w:lang w:val="en-US"/>
        </w:rPr>
        <w:t xml:space="preserve">the channel could be in deep fading in a </w:t>
      </w:r>
      <w:r w:rsidR="00BF108D">
        <w:rPr>
          <w:rFonts w:eastAsia="Times New Roman"/>
          <w:sz w:val="22"/>
          <w:szCs w:val="22"/>
          <w:lang w:val="en-US"/>
        </w:rPr>
        <w:t>specific CC than other CCs,</w:t>
      </w:r>
      <w:r w:rsidR="00621987">
        <w:rPr>
          <w:rFonts w:eastAsia="Times New Roman"/>
          <w:sz w:val="22"/>
          <w:szCs w:val="22"/>
          <w:lang w:val="en-US"/>
        </w:rPr>
        <w:t xml:space="preserve"> </w:t>
      </w:r>
      <w:r w:rsidR="00BF108D">
        <w:rPr>
          <w:rFonts w:eastAsia="Times New Roman"/>
          <w:sz w:val="22"/>
          <w:szCs w:val="22"/>
          <w:lang w:val="en-US"/>
        </w:rPr>
        <w:t>and i</w:t>
      </w:r>
      <w:r w:rsidR="003411C4" w:rsidRPr="003411C4">
        <w:rPr>
          <w:rFonts w:eastAsia="Times New Roman"/>
          <w:sz w:val="22"/>
          <w:szCs w:val="22"/>
          <w:lang w:val="en-US"/>
        </w:rPr>
        <w:t xml:space="preserve">n this case, </w:t>
      </w:r>
      <w:r w:rsidR="009B6568" w:rsidRPr="003411C4">
        <w:rPr>
          <w:rFonts w:eastAsia="Times New Roman"/>
          <w:sz w:val="22"/>
          <w:szCs w:val="22"/>
          <w:lang w:val="en-US"/>
        </w:rPr>
        <w:t>an</w:t>
      </w:r>
      <w:r w:rsidR="003411C4" w:rsidRPr="003411C4">
        <w:rPr>
          <w:rFonts w:eastAsia="Times New Roman"/>
          <w:sz w:val="22"/>
          <w:szCs w:val="22"/>
          <w:lang w:val="en-US"/>
        </w:rPr>
        <w:t xml:space="preserve"> </w:t>
      </w:r>
      <w:r w:rsidR="00200872">
        <w:rPr>
          <w:rFonts w:eastAsia="Times New Roman"/>
          <w:sz w:val="22"/>
          <w:szCs w:val="22"/>
          <w:lang w:val="en-US"/>
        </w:rPr>
        <w:t>entire</w:t>
      </w:r>
      <w:r w:rsidR="003411C4" w:rsidRPr="003411C4">
        <w:rPr>
          <w:rFonts w:eastAsia="Times New Roman"/>
          <w:sz w:val="22"/>
          <w:szCs w:val="22"/>
          <w:lang w:val="en-US"/>
        </w:rPr>
        <w:t xml:space="preserve"> bandwidth aggregation gain may not always be better than </w:t>
      </w:r>
      <w:r w:rsidR="00B6066A">
        <w:rPr>
          <w:rFonts w:eastAsia="Times New Roman"/>
          <w:sz w:val="22"/>
          <w:szCs w:val="22"/>
          <w:lang w:val="en-US"/>
        </w:rPr>
        <w:t xml:space="preserve">the power gain per by </w:t>
      </w:r>
      <w:r w:rsidR="003411C4" w:rsidRPr="003411C4">
        <w:rPr>
          <w:rFonts w:eastAsia="Times New Roman"/>
          <w:sz w:val="22"/>
          <w:szCs w:val="22"/>
          <w:lang w:val="en-US"/>
        </w:rPr>
        <w:t>using a part of them.</w:t>
      </w:r>
      <w:r w:rsidR="0039492B">
        <w:rPr>
          <w:rFonts w:eastAsia="Times New Roman"/>
          <w:sz w:val="22"/>
          <w:szCs w:val="22"/>
          <w:lang w:val="en-US"/>
        </w:rPr>
        <w:t xml:space="preserve"> It should be noted that the CR</w:t>
      </w:r>
      <w:r w:rsidR="00703F51">
        <w:rPr>
          <w:rFonts w:eastAsia="Times New Roman"/>
          <w:sz w:val="22"/>
          <w:szCs w:val="22"/>
          <w:lang w:val="en-US"/>
        </w:rPr>
        <w:t>LB</w:t>
      </w:r>
      <w:r w:rsidR="0039492B">
        <w:rPr>
          <w:rFonts w:eastAsia="Times New Roman"/>
          <w:sz w:val="22"/>
          <w:szCs w:val="22"/>
          <w:lang w:val="en-US"/>
        </w:rPr>
        <w:t xml:space="preserve"> is not tight at the low SNR regim</w:t>
      </w:r>
      <w:r w:rsidR="005857BD">
        <w:rPr>
          <w:rFonts w:eastAsia="Times New Roman"/>
          <w:sz w:val="22"/>
          <w:szCs w:val="22"/>
          <w:lang w:val="en-US"/>
        </w:rPr>
        <w:t>e</w:t>
      </w:r>
      <w:r w:rsidR="009B6568">
        <w:rPr>
          <w:rFonts w:eastAsia="Times New Roman"/>
          <w:sz w:val="22"/>
          <w:szCs w:val="22"/>
          <w:lang w:val="en-US"/>
        </w:rPr>
        <w:t>.</w:t>
      </w:r>
      <w:r w:rsidR="005857BD">
        <w:rPr>
          <w:rFonts w:eastAsia="Times New Roman"/>
          <w:sz w:val="22"/>
          <w:szCs w:val="22"/>
          <w:lang w:val="en-US"/>
        </w:rPr>
        <w:t xml:space="preserve"> </w:t>
      </w:r>
      <w:r w:rsidR="00450CCD" w:rsidRPr="00450CCD">
        <w:rPr>
          <w:rFonts w:eastAsia="Times New Roman"/>
          <w:sz w:val="22"/>
          <w:szCs w:val="22"/>
          <w:lang w:val="en-US"/>
        </w:rPr>
        <w:t>In case the UE total UE transmission power in a transmission occasion exceeds the maximum power, it is necessary to select 2 CCs out of 3 CCs for bandwidth aggregation.</w:t>
      </w:r>
    </w:p>
    <w:p w14:paraId="0850F976" w14:textId="1C14D296" w:rsidR="00314DFD" w:rsidRPr="00314DFD" w:rsidRDefault="00314DFD" w:rsidP="00450CCD">
      <w:pPr>
        <w:overflowPunct/>
        <w:autoSpaceDE/>
        <w:autoSpaceDN/>
        <w:adjustRightInd/>
        <w:spacing w:after="0"/>
        <w:textAlignment w:val="auto"/>
        <w:rPr>
          <w:sz w:val="22"/>
          <w:szCs w:val="22"/>
        </w:rPr>
      </w:pPr>
      <w:r w:rsidRPr="005907CB">
        <w:rPr>
          <w:b/>
          <w:bCs/>
          <w:sz w:val="22"/>
          <w:szCs w:val="22"/>
        </w:rPr>
        <w:t xml:space="preserve">Proposal </w:t>
      </w:r>
      <w:r w:rsidR="005F2048">
        <w:rPr>
          <w:b/>
          <w:bCs/>
          <w:sz w:val="22"/>
          <w:szCs w:val="22"/>
        </w:rPr>
        <w:t>14</w:t>
      </w:r>
      <w:r w:rsidRPr="005907CB">
        <w:rPr>
          <w:b/>
          <w:bCs/>
          <w:sz w:val="22"/>
          <w:szCs w:val="22"/>
        </w:rPr>
        <w:t xml:space="preserve">: </w:t>
      </w:r>
      <w:r w:rsidRPr="005907CB">
        <w:rPr>
          <w:sz w:val="22"/>
          <w:szCs w:val="22"/>
        </w:rPr>
        <w:t>RAN1 support</w:t>
      </w:r>
      <w:r w:rsidR="00820963">
        <w:rPr>
          <w:sz w:val="22"/>
          <w:szCs w:val="22"/>
        </w:rPr>
        <w:t>s</w:t>
      </w:r>
      <w:r w:rsidR="00927CDC">
        <w:rPr>
          <w:sz w:val="22"/>
          <w:szCs w:val="22"/>
        </w:rPr>
        <w:t xml:space="preserve"> UE to select a part of</w:t>
      </w:r>
      <w:r w:rsidRPr="005907CB">
        <w:rPr>
          <w:sz w:val="22"/>
          <w:szCs w:val="22"/>
        </w:rPr>
        <w:t xml:space="preserve"> </w:t>
      </w:r>
      <w:r w:rsidR="0070124F">
        <w:rPr>
          <w:sz w:val="22"/>
          <w:szCs w:val="22"/>
        </w:rPr>
        <w:t>configured</w:t>
      </w:r>
      <w:r w:rsidR="005225A0">
        <w:rPr>
          <w:sz w:val="22"/>
          <w:szCs w:val="22"/>
        </w:rPr>
        <w:t xml:space="preserve"> </w:t>
      </w:r>
      <w:r>
        <w:rPr>
          <w:sz w:val="22"/>
          <w:szCs w:val="22"/>
        </w:rPr>
        <w:t>CC</w:t>
      </w:r>
      <w:r w:rsidR="00927CDC">
        <w:rPr>
          <w:sz w:val="22"/>
          <w:szCs w:val="22"/>
        </w:rPr>
        <w:t>s</w:t>
      </w:r>
      <w:r w:rsidR="00680BA4">
        <w:rPr>
          <w:sz w:val="22"/>
          <w:szCs w:val="22"/>
        </w:rPr>
        <w:t xml:space="preserve"> for SRS bandwidth aggregation</w:t>
      </w:r>
      <w:r>
        <w:rPr>
          <w:sz w:val="22"/>
          <w:szCs w:val="22"/>
        </w:rPr>
        <w:t xml:space="preserve"> when </w:t>
      </w:r>
      <w:r w:rsidRPr="005F1B1F">
        <w:rPr>
          <w:sz w:val="22"/>
          <w:szCs w:val="22"/>
        </w:rPr>
        <w:t xml:space="preserve">the total uplink transmission power </w:t>
      </w:r>
      <w:r w:rsidR="00820963">
        <w:rPr>
          <w:sz w:val="22"/>
          <w:szCs w:val="22"/>
        </w:rPr>
        <w:t xml:space="preserve">in a transmission occasion </w:t>
      </w:r>
      <w:r w:rsidRPr="005F1B1F">
        <w:rPr>
          <w:sz w:val="22"/>
          <w:szCs w:val="22"/>
        </w:rPr>
        <w:t xml:space="preserve">exceeds </w:t>
      </w:r>
      <w:r w:rsidR="00C4544B">
        <w:rPr>
          <w:sz w:val="22"/>
          <w:szCs w:val="22"/>
        </w:rPr>
        <w:t>the UE maximum power</w:t>
      </w:r>
      <w:r w:rsidR="00820963">
        <w:rPr>
          <w:sz w:val="22"/>
          <w:szCs w:val="22"/>
        </w:rPr>
        <w:t>.</w:t>
      </w:r>
    </w:p>
    <w:p w14:paraId="7C194562" w14:textId="0AA96FBC" w:rsidR="00314DFD" w:rsidRDefault="00314DFD" w:rsidP="007A527E">
      <w:pPr>
        <w:overflowPunct/>
        <w:autoSpaceDE/>
        <w:autoSpaceDN/>
        <w:adjustRightInd/>
        <w:spacing w:after="0"/>
        <w:textAlignment w:val="auto"/>
        <w:rPr>
          <w:sz w:val="22"/>
          <w:szCs w:val="22"/>
        </w:rPr>
      </w:pPr>
    </w:p>
    <w:p w14:paraId="4A5CA7CB" w14:textId="252F0AEE" w:rsidR="00262DE1" w:rsidRDefault="00262DE1" w:rsidP="00262DE1">
      <w:pPr>
        <w:pStyle w:val="Heading3"/>
      </w:pPr>
      <w:r>
        <w:t xml:space="preserve">UE behavior </w:t>
      </w:r>
      <w:r w:rsidR="002C531F">
        <w:t>with SRS dropping</w:t>
      </w:r>
      <w:r>
        <w:t xml:space="preserve"> </w:t>
      </w:r>
    </w:p>
    <w:p w14:paraId="55288CE2" w14:textId="6A61DEDA" w:rsidR="00262DE1" w:rsidRPr="0066523E" w:rsidRDefault="0066523E" w:rsidP="007A527E">
      <w:pPr>
        <w:overflowPunct/>
        <w:autoSpaceDE/>
        <w:autoSpaceDN/>
        <w:adjustRightInd/>
        <w:spacing w:after="0"/>
        <w:textAlignment w:val="auto"/>
        <w:rPr>
          <w:sz w:val="22"/>
          <w:szCs w:val="22"/>
        </w:rPr>
      </w:pPr>
      <w:r w:rsidRPr="0066523E">
        <w:rPr>
          <w:sz w:val="22"/>
          <w:szCs w:val="22"/>
        </w:rPr>
        <w:t>RAN1 made the following agreement at RAN1#112-bis meeting.</w:t>
      </w:r>
    </w:p>
    <w:p w14:paraId="78FD3F7E" w14:textId="77777777" w:rsidR="00262DE1" w:rsidRPr="0066523E" w:rsidRDefault="00262DE1" w:rsidP="007A527E">
      <w:pPr>
        <w:overflowPunct/>
        <w:autoSpaceDE/>
        <w:autoSpaceDN/>
        <w:adjustRightInd/>
        <w:spacing w:after="0"/>
        <w:textAlignment w:val="auto"/>
        <w:rPr>
          <w:sz w:val="22"/>
          <w:szCs w:val="22"/>
        </w:rPr>
      </w:pPr>
    </w:p>
    <w:p w14:paraId="3BCEFA68" w14:textId="77777777" w:rsidR="00262DE1" w:rsidRPr="005907CB" w:rsidRDefault="00262DE1" w:rsidP="00262DE1">
      <w:pPr>
        <w:overflowPunct/>
        <w:autoSpaceDE/>
        <w:autoSpaceDN/>
        <w:adjustRightInd/>
        <w:spacing w:after="0"/>
        <w:ind w:left="1440" w:hanging="1440"/>
        <w:textAlignment w:val="auto"/>
        <w:rPr>
          <w:rFonts w:ascii="Times" w:eastAsia="Batang" w:hAnsi="Times"/>
          <w:b/>
          <w:bCs/>
          <w:sz w:val="22"/>
          <w:szCs w:val="22"/>
          <w:lang w:eastAsia="x-none"/>
        </w:rPr>
      </w:pPr>
      <w:r w:rsidRPr="005907CB">
        <w:rPr>
          <w:rFonts w:ascii="Times" w:eastAsia="Batang" w:hAnsi="Times"/>
          <w:b/>
          <w:bCs/>
          <w:sz w:val="22"/>
          <w:szCs w:val="22"/>
          <w:highlight w:val="green"/>
          <w:lang w:eastAsia="x-none"/>
        </w:rPr>
        <w:t>Agreement</w:t>
      </w:r>
    </w:p>
    <w:p w14:paraId="0E69479E" w14:textId="77777777" w:rsidR="00262DE1" w:rsidRPr="005907CB" w:rsidRDefault="00262DE1" w:rsidP="00262DE1">
      <w:pPr>
        <w:overflowPunct/>
        <w:autoSpaceDE/>
        <w:autoSpaceDN/>
        <w:adjustRightInd/>
        <w:snapToGrid w:val="0"/>
        <w:spacing w:after="0"/>
        <w:ind w:left="1440" w:hanging="1440"/>
        <w:jc w:val="both"/>
        <w:textAlignment w:val="auto"/>
        <w:rPr>
          <w:rFonts w:ascii="Times" w:eastAsia="Batang" w:hAnsi="Times" w:cs="Times"/>
          <w:sz w:val="22"/>
          <w:szCs w:val="22"/>
        </w:rPr>
      </w:pPr>
      <w:r w:rsidRPr="005907CB">
        <w:rPr>
          <w:rFonts w:ascii="Times" w:eastAsia="Batang" w:hAnsi="Times" w:cs="Times"/>
          <w:sz w:val="22"/>
          <w:szCs w:val="22"/>
        </w:rPr>
        <w:t>For positioning SRS aggregation across CCs,</w:t>
      </w:r>
      <w:r w:rsidRPr="005907CB">
        <w:rPr>
          <w:rFonts w:ascii="Times" w:eastAsia="Batang" w:hAnsi="Times" w:cs="Times"/>
          <w:i/>
          <w:sz w:val="22"/>
          <w:szCs w:val="22"/>
        </w:rPr>
        <w:t xml:space="preserve"> </w:t>
      </w:r>
      <w:r w:rsidRPr="005907CB">
        <w:rPr>
          <w:rFonts w:ascii="Times" w:eastAsia="Batang" w:hAnsi="Times" w:cs="Times"/>
          <w:sz w:val="22"/>
          <w:szCs w:val="22"/>
        </w:rPr>
        <w:t>if SRS in one of aggregated carriers is dropped in a symbol, select one of the following two options:</w:t>
      </w:r>
    </w:p>
    <w:p w14:paraId="77ED3816" w14:textId="77777777" w:rsidR="00262DE1" w:rsidRPr="005907CB" w:rsidRDefault="00262DE1" w:rsidP="00262DE1">
      <w:pPr>
        <w:numPr>
          <w:ilvl w:val="0"/>
          <w:numId w:val="26"/>
        </w:numPr>
        <w:snapToGrid w:val="0"/>
        <w:spacing w:after="0"/>
        <w:jc w:val="both"/>
        <w:rPr>
          <w:rFonts w:ascii="Times" w:hAnsi="Times" w:cs="Times"/>
          <w:sz w:val="22"/>
          <w:szCs w:val="22"/>
          <w:lang w:val="en-US" w:eastAsia="zh-CN"/>
        </w:rPr>
      </w:pPr>
      <w:r w:rsidRPr="005907CB">
        <w:rPr>
          <w:rFonts w:ascii="Times" w:hAnsi="Times" w:cs="Times"/>
          <w:sz w:val="22"/>
          <w:szCs w:val="22"/>
          <w:lang w:val="en-US" w:eastAsia="zh-CN"/>
        </w:rPr>
        <w:t>Alt. 1: Stop SRS transmission in all aggregated carriers in the same symbol</w:t>
      </w:r>
    </w:p>
    <w:p w14:paraId="628D8CF7" w14:textId="77777777" w:rsidR="00262DE1" w:rsidRPr="005907CB" w:rsidRDefault="00262DE1" w:rsidP="00262DE1">
      <w:pPr>
        <w:numPr>
          <w:ilvl w:val="0"/>
          <w:numId w:val="26"/>
        </w:numPr>
        <w:snapToGrid w:val="0"/>
        <w:spacing w:after="0"/>
        <w:jc w:val="both"/>
        <w:rPr>
          <w:rFonts w:ascii="Times" w:hAnsi="Times" w:cs="Times"/>
          <w:sz w:val="22"/>
          <w:szCs w:val="22"/>
          <w:lang w:val="en-US" w:eastAsia="zh-CN"/>
        </w:rPr>
      </w:pPr>
      <w:r w:rsidRPr="005907CB">
        <w:rPr>
          <w:rFonts w:ascii="Times" w:hAnsi="Times" w:cs="Times"/>
          <w:sz w:val="22"/>
          <w:szCs w:val="22"/>
          <w:lang w:val="en-US" w:eastAsia="zh-CN"/>
        </w:rPr>
        <w:t>Alt. 2: SRS is still transmitted in other carriers in the same symbol</w:t>
      </w:r>
    </w:p>
    <w:p w14:paraId="6B65CC00" w14:textId="77777777" w:rsidR="00262DE1" w:rsidRPr="005907CB" w:rsidRDefault="00262DE1" w:rsidP="00262DE1">
      <w:pPr>
        <w:numPr>
          <w:ilvl w:val="1"/>
          <w:numId w:val="26"/>
        </w:numPr>
        <w:snapToGrid w:val="0"/>
        <w:spacing w:after="0"/>
        <w:jc w:val="both"/>
        <w:rPr>
          <w:rFonts w:ascii="Times" w:hAnsi="Times" w:cs="Times"/>
          <w:sz w:val="22"/>
          <w:szCs w:val="22"/>
          <w:lang w:val="en-US" w:eastAsia="zh-CN"/>
        </w:rPr>
      </w:pPr>
      <w:r w:rsidRPr="005907CB">
        <w:rPr>
          <w:rFonts w:ascii="Times" w:hAnsi="Times" w:cs="Times"/>
          <w:sz w:val="22"/>
          <w:szCs w:val="22"/>
          <w:lang w:val="en-US" w:eastAsia="zh-CN"/>
        </w:rPr>
        <w:t xml:space="preserve">FFS: </w:t>
      </w:r>
      <w:r w:rsidRPr="005907CB">
        <w:rPr>
          <w:rFonts w:ascii="Times" w:hAnsi="Times" w:cs="Times"/>
          <w:iCs/>
          <w:sz w:val="22"/>
          <w:szCs w:val="22"/>
          <w:lang w:eastAsia="zh-CN"/>
        </w:rPr>
        <w:t>The UE may not be expected to maintain phase continuity across the remaining carriers</w:t>
      </w:r>
    </w:p>
    <w:p w14:paraId="3B5007E6" w14:textId="77777777" w:rsidR="00262DE1" w:rsidRPr="005907CB" w:rsidRDefault="00262DE1" w:rsidP="00262DE1">
      <w:pPr>
        <w:numPr>
          <w:ilvl w:val="0"/>
          <w:numId w:val="26"/>
        </w:numPr>
        <w:snapToGrid w:val="0"/>
        <w:spacing w:after="0"/>
        <w:jc w:val="both"/>
        <w:rPr>
          <w:rFonts w:ascii="Times" w:hAnsi="Times" w:cs="Times"/>
          <w:sz w:val="22"/>
          <w:szCs w:val="22"/>
          <w:lang w:val="en-US" w:eastAsia="zh-CN"/>
        </w:rPr>
      </w:pPr>
      <w:r w:rsidRPr="005907CB">
        <w:rPr>
          <w:rFonts w:ascii="Times" w:hAnsi="Times" w:cs="Times"/>
          <w:sz w:val="22"/>
          <w:szCs w:val="22"/>
          <w:lang w:val="en-US" w:eastAsia="zh-CN"/>
        </w:rPr>
        <w:t>FFS</w:t>
      </w:r>
      <w:r w:rsidRPr="005907CB">
        <w:rPr>
          <w:rFonts w:ascii="Times" w:hAnsi="Times" w:cs="Times"/>
          <w:sz w:val="22"/>
          <w:szCs w:val="22"/>
          <w:shd w:val="clear" w:color="auto" w:fill="FFFFFF"/>
          <w:lang w:val="en-US" w:eastAsia="zh-CN"/>
        </w:rPr>
        <w:t xml:space="preserve"> the applicable scenario</w:t>
      </w:r>
      <w:r w:rsidRPr="005907CB">
        <w:rPr>
          <w:rFonts w:ascii="Times" w:hAnsi="Times" w:cs="Times"/>
          <w:sz w:val="22"/>
          <w:szCs w:val="22"/>
          <w:lang w:val="en-US" w:eastAsia="zh-CN"/>
        </w:rPr>
        <w:t>, e.g. the positioning SRS collides with another higher priority SRS or others</w:t>
      </w:r>
    </w:p>
    <w:p w14:paraId="2974E8E5" w14:textId="77777777" w:rsidR="00262DE1" w:rsidRDefault="00262DE1" w:rsidP="007A527E">
      <w:pPr>
        <w:overflowPunct/>
        <w:autoSpaceDE/>
        <w:autoSpaceDN/>
        <w:adjustRightInd/>
        <w:spacing w:after="0"/>
        <w:textAlignment w:val="auto"/>
        <w:rPr>
          <w:sz w:val="22"/>
          <w:szCs w:val="22"/>
          <w:lang w:val="en-US"/>
        </w:rPr>
      </w:pPr>
    </w:p>
    <w:p w14:paraId="506FA267" w14:textId="4278591A" w:rsidR="00492D5F" w:rsidRPr="005907CB" w:rsidRDefault="00E07BDD" w:rsidP="007A527E">
      <w:pPr>
        <w:overflowPunct/>
        <w:autoSpaceDE/>
        <w:autoSpaceDN/>
        <w:adjustRightInd/>
        <w:spacing w:after="0"/>
        <w:textAlignment w:val="auto"/>
        <w:rPr>
          <w:sz w:val="22"/>
          <w:szCs w:val="22"/>
          <w:lang w:val="en-US"/>
        </w:rPr>
      </w:pPr>
      <w:r>
        <w:rPr>
          <w:sz w:val="22"/>
          <w:szCs w:val="22"/>
          <w:lang w:val="en-US"/>
        </w:rPr>
        <w:t>Although the UE</w:t>
      </w:r>
      <w:r w:rsidR="0087252D">
        <w:rPr>
          <w:sz w:val="22"/>
          <w:szCs w:val="22"/>
          <w:lang w:val="en-US"/>
        </w:rPr>
        <w:t xml:space="preserve"> still</w:t>
      </w:r>
      <w:r>
        <w:rPr>
          <w:sz w:val="22"/>
          <w:szCs w:val="22"/>
          <w:lang w:val="en-US"/>
        </w:rPr>
        <w:t xml:space="preserve"> transmits </w:t>
      </w:r>
      <w:r w:rsidR="0087252D">
        <w:rPr>
          <w:sz w:val="22"/>
          <w:szCs w:val="22"/>
          <w:lang w:val="en-US"/>
        </w:rPr>
        <w:t xml:space="preserve">the SRS in other carriers, </w:t>
      </w:r>
      <w:r w:rsidR="006413AC">
        <w:rPr>
          <w:sz w:val="22"/>
          <w:szCs w:val="22"/>
          <w:lang w:val="en-US"/>
        </w:rPr>
        <w:t xml:space="preserve">the gNB can select and filter a specific measurement sample </w:t>
      </w:r>
      <w:r w:rsidR="000C505B">
        <w:rPr>
          <w:sz w:val="22"/>
          <w:szCs w:val="22"/>
          <w:lang w:val="en-US"/>
        </w:rPr>
        <w:t xml:space="preserve">if the gNB cannot successfully perform the joint measurement, so there is no ambiguity </w:t>
      </w:r>
      <w:r w:rsidR="00882D26">
        <w:rPr>
          <w:sz w:val="22"/>
          <w:szCs w:val="22"/>
          <w:lang w:val="en-US"/>
        </w:rPr>
        <w:t xml:space="preserve">on the gNB measurement behavior. </w:t>
      </w:r>
      <w:r w:rsidR="00EA1CE3">
        <w:rPr>
          <w:sz w:val="22"/>
          <w:szCs w:val="22"/>
          <w:lang w:val="en-US"/>
        </w:rPr>
        <w:t>I</w:t>
      </w:r>
      <w:r w:rsidR="00F517FB">
        <w:rPr>
          <w:sz w:val="22"/>
          <w:szCs w:val="22"/>
          <w:lang w:val="en-US"/>
        </w:rPr>
        <w:t xml:space="preserve">f the UE transmits a part of SRS, </w:t>
      </w:r>
      <w:r w:rsidR="00342983">
        <w:rPr>
          <w:sz w:val="22"/>
          <w:szCs w:val="22"/>
          <w:lang w:val="en-US"/>
        </w:rPr>
        <w:t>at least the gNB can consider whether to use the partially transmitted SRS, so support Alt.2</w:t>
      </w:r>
      <w:r w:rsidR="007C1B44">
        <w:rPr>
          <w:sz w:val="22"/>
          <w:szCs w:val="22"/>
          <w:lang w:val="en-US"/>
        </w:rPr>
        <w:t xml:space="preserve">. </w:t>
      </w:r>
    </w:p>
    <w:p w14:paraId="213028A9" w14:textId="5F88D15E" w:rsidR="00314DFD" w:rsidRPr="0066523E" w:rsidRDefault="0066523E" w:rsidP="005907CB">
      <w:pPr>
        <w:overflowPunct/>
        <w:autoSpaceDE/>
        <w:autoSpaceDN/>
        <w:adjustRightInd/>
        <w:spacing w:before="240" w:after="0"/>
        <w:textAlignment w:val="auto"/>
        <w:rPr>
          <w:rFonts w:eastAsia="Times New Roman"/>
          <w:sz w:val="22"/>
          <w:szCs w:val="22"/>
        </w:rPr>
      </w:pPr>
      <w:r w:rsidRPr="0066523E">
        <w:rPr>
          <w:b/>
          <w:bCs/>
          <w:sz w:val="22"/>
          <w:szCs w:val="22"/>
        </w:rPr>
        <w:t xml:space="preserve">Proposal </w:t>
      </w:r>
      <w:r w:rsidR="00E42320">
        <w:rPr>
          <w:b/>
          <w:bCs/>
          <w:sz w:val="22"/>
          <w:szCs w:val="22"/>
        </w:rPr>
        <w:t>15</w:t>
      </w:r>
      <w:r w:rsidRPr="0066523E">
        <w:rPr>
          <w:b/>
          <w:bCs/>
          <w:sz w:val="22"/>
          <w:szCs w:val="22"/>
        </w:rPr>
        <w:t xml:space="preserve">: </w:t>
      </w:r>
      <w:r>
        <w:rPr>
          <w:sz w:val="22"/>
          <w:szCs w:val="22"/>
        </w:rPr>
        <w:t xml:space="preserve">Support </w:t>
      </w:r>
      <w:r w:rsidR="00492D5F">
        <w:rPr>
          <w:sz w:val="22"/>
          <w:szCs w:val="22"/>
        </w:rPr>
        <w:t>Alt.</w:t>
      </w:r>
      <w:r w:rsidR="007C1B44">
        <w:rPr>
          <w:sz w:val="22"/>
          <w:szCs w:val="22"/>
        </w:rPr>
        <w:t>2.</w:t>
      </w:r>
    </w:p>
    <w:p w14:paraId="05002EC6" w14:textId="1F0E92A3" w:rsidR="003C1FE0" w:rsidRDefault="00087F53" w:rsidP="004F4060">
      <w:pPr>
        <w:pStyle w:val="Heading2"/>
      </w:pPr>
      <w:r>
        <w:t xml:space="preserve">Timing Error Group (TEG) </w:t>
      </w:r>
      <w:r w:rsidR="000D784C">
        <w:t>issue for both DL and UL</w:t>
      </w:r>
      <w:r>
        <w:t>.</w:t>
      </w:r>
    </w:p>
    <w:p w14:paraId="71F1DE20" w14:textId="78F1B3BE" w:rsidR="00E45AA1" w:rsidRDefault="00F95F24">
      <w:pPr>
        <w:overflowPunct/>
        <w:autoSpaceDE/>
        <w:autoSpaceDN/>
        <w:adjustRightInd/>
        <w:spacing w:after="0"/>
        <w:textAlignment w:val="auto"/>
        <w:rPr>
          <w:rFonts w:eastAsia="Times New Roman"/>
          <w:sz w:val="22"/>
          <w:szCs w:val="22"/>
        </w:rPr>
      </w:pPr>
      <w:r>
        <w:rPr>
          <w:rFonts w:eastAsia="Times New Roman"/>
          <w:sz w:val="22"/>
          <w:szCs w:val="22"/>
        </w:rPr>
        <w:t>RAN1 made the following agreement on the TEG issue</w:t>
      </w:r>
      <w:r w:rsidR="00267DA5">
        <w:rPr>
          <w:rFonts w:eastAsia="Times New Roman"/>
          <w:sz w:val="22"/>
          <w:szCs w:val="22"/>
        </w:rPr>
        <w:t>:</w:t>
      </w:r>
    </w:p>
    <w:p w14:paraId="00D73366" w14:textId="77777777" w:rsidR="00F95F24" w:rsidRDefault="00F95F24">
      <w:pPr>
        <w:overflowPunct/>
        <w:autoSpaceDE/>
        <w:autoSpaceDN/>
        <w:adjustRightInd/>
        <w:spacing w:after="0"/>
        <w:textAlignment w:val="auto"/>
        <w:rPr>
          <w:rFonts w:eastAsia="Times New Roman"/>
          <w:sz w:val="22"/>
          <w:szCs w:val="22"/>
        </w:rPr>
      </w:pPr>
    </w:p>
    <w:p w14:paraId="147C334E" w14:textId="77777777" w:rsidR="00E45AA1" w:rsidRPr="005907CB" w:rsidRDefault="00E45AA1" w:rsidP="005907CB">
      <w:pPr>
        <w:spacing w:after="0"/>
        <w:rPr>
          <w:b/>
          <w:sz w:val="22"/>
          <w:szCs w:val="22"/>
          <w:lang w:val="en-US" w:eastAsia="x-none"/>
        </w:rPr>
      </w:pPr>
      <w:r w:rsidRPr="005907CB">
        <w:rPr>
          <w:b/>
          <w:sz w:val="22"/>
          <w:szCs w:val="22"/>
          <w:highlight w:val="green"/>
          <w:lang w:val="en-US" w:eastAsia="x-none"/>
        </w:rPr>
        <w:t>Agreement</w:t>
      </w:r>
    </w:p>
    <w:p w14:paraId="7BC906E8" w14:textId="77777777" w:rsidR="00E45AA1" w:rsidRPr="005907CB" w:rsidRDefault="00E45AA1" w:rsidP="00E45AA1">
      <w:pPr>
        <w:rPr>
          <w:sz w:val="22"/>
          <w:szCs w:val="22"/>
          <w:lang w:eastAsia="x-none"/>
        </w:rPr>
      </w:pPr>
      <w:r w:rsidRPr="005907CB">
        <w:rPr>
          <w:sz w:val="22"/>
          <w:szCs w:val="22"/>
          <w:lang w:val="en-US" w:eastAsia="x-none"/>
        </w:rPr>
        <w:t>Study whether single</w:t>
      </w:r>
      <w:r w:rsidRPr="005907CB">
        <w:rPr>
          <w:sz w:val="22"/>
          <w:szCs w:val="22"/>
          <w:lang w:eastAsia="x-none"/>
        </w:rPr>
        <w:t xml:space="preserve"> </w:t>
      </w:r>
      <w:r w:rsidRPr="005907CB">
        <w:rPr>
          <w:sz w:val="22"/>
          <w:szCs w:val="22"/>
          <w:lang w:val="en-US" w:eastAsia="x-none"/>
        </w:rPr>
        <w:t>TRP</w:t>
      </w:r>
      <w:r w:rsidRPr="005907CB">
        <w:rPr>
          <w:sz w:val="22"/>
          <w:szCs w:val="22"/>
          <w:lang w:eastAsia="x-none"/>
        </w:rPr>
        <w:t xml:space="preserve"> Tx TEG ID or UE Rx TEG ID is applied across PRSs in aggregated PFLs for TEG information reporting, i.e. single TEG ID is reported across the aggregated PRS resources for </w:t>
      </w:r>
      <w:r w:rsidRPr="005907CB">
        <w:rPr>
          <w:sz w:val="22"/>
          <w:szCs w:val="22"/>
          <w:lang w:val="en-US" w:eastAsia="x-none"/>
        </w:rPr>
        <w:t xml:space="preserve">TRP Tx TEG </w:t>
      </w:r>
      <w:r w:rsidRPr="005907CB">
        <w:rPr>
          <w:sz w:val="22"/>
          <w:szCs w:val="22"/>
          <w:lang w:eastAsia="x-none"/>
        </w:rPr>
        <w:t xml:space="preserve">association reporting, or for </w:t>
      </w:r>
      <w:r w:rsidRPr="005907CB">
        <w:rPr>
          <w:sz w:val="22"/>
          <w:szCs w:val="22"/>
          <w:lang w:val="en-US" w:eastAsia="x-none"/>
        </w:rPr>
        <w:t xml:space="preserve">UE Rx TEG ID reporting in the </w:t>
      </w:r>
      <w:r w:rsidRPr="005907CB">
        <w:rPr>
          <w:sz w:val="22"/>
          <w:szCs w:val="22"/>
          <w:lang w:eastAsia="x-none"/>
        </w:rPr>
        <w:t>measurement reporting</w:t>
      </w:r>
    </w:p>
    <w:p w14:paraId="77C6EA96" w14:textId="60AB1C62" w:rsidR="00A1599B" w:rsidRDefault="00E70765">
      <w:pPr>
        <w:overflowPunct/>
        <w:autoSpaceDE/>
        <w:autoSpaceDN/>
        <w:adjustRightInd/>
        <w:spacing w:after="0"/>
        <w:textAlignment w:val="auto"/>
        <w:rPr>
          <w:rFonts w:eastAsia="Times New Roman"/>
          <w:sz w:val="22"/>
          <w:szCs w:val="22"/>
        </w:rPr>
      </w:pPr>
      <w:r>
        <w:rPr>
          <w:rFonts w:eastAsia="Times New Roman"/>
          <w:sz w:val="22"/>
          <w:szCs w:val="22"/>
        </w:rPr>
        <w:lastRenderedPageBreak/>
        <w:t xml:space="preserve"> </w:t>
      </w:r>
      <w:r w:rsidR="004D2169">
        <w:rPr>
          <w:rFonts w:eastAsia="Times New Roman"/>
          <w:sz w:val="22"/>
          <w:szCs w:val="22"/>
        </w:rPr>
        <w:t xml:space="preserve">In Rel-17 WI, </w:t>
      </w:r>
      <w:r w:rsidR="00295D0B" w:rsidRPr="00295D0B">
        <w:rPr>
          <w:rFonts w:eastAsia="Times New Roman"/>
          <w:sz w:val="22"/>
          <w:szCs w:val="22"/>
        </w:rPr>
        <w:t xml:space="preserve">RAN1 spent a lot of time </w:t>
      </w:r>
      <w:r w:rsidR="00AF56D5">
        <w:rPr>
          <w:rFonts w:eastAsia="Times New Roman"/>
          <w:sz w:val="22"/>
          <w:szCs w:val="22"/>
        </w:rPr>
        <w:t>and</w:t>
      </w:r>
      <w:r w:rsidR="00295D0B" w:rsidRPr="00295D0B">
        <w:rPr>
          <w:rFonts w:eastAsia="Times New Roman"/>
          <w:sz w:val="22"/>
          <w:szCs w:val="22"/>
        </w:rPr>
        <w:t xml:space="preserve"> effort </w:t>
      </w:r>
      <w:r w:rsidR="003705F9">
        <w:rPr>
          <w:rFonts w:eastAsia="Times New Roman"/>
          <w:sz w:val="22"/>
          <w:szCs w:val="22"/>
        </w:rPr>
        <w:t>introducing</w:t>
      </w:r>
      <w:r w:rsidR="00295D0B" w:rsidRPr="00295D0B">
        <w:rPr>
          <w:rFonts w:eastAsia="Times New Roman"/>
          <w:sz w:val="22"/>
          <w:szCs w:val="22"/>
        </w:rPr>
        <w:t xml:space="preserve"> </w:t>
      </w:r>
      <w:r w:rsidR="003705F9">
        <w:rPr>
          <w:rFonts w:eastAsia="Times New Roman"/>
          <w:sz w:val="22"/>
          <w:szCs w:val="22"/>
        </w:rPr>
        <w:t>TX and/or RX timing error group (TEG)</w:t>
      </w:r>
      <w:r w:rsidR="00295D0B" w:rsidRPr="00295D0B">
        <w:rPr>
          <w:rFonts w:eastAsia="Times New Roman"/>
          <w:sz w:val="22"/>
          <w:szCs w:val="22"/>
        </w:rPr>
        <w:t xml:space="preserve"> concept </w:t>
      </w:r>
      <w:r w:rsidR="00587500">
        <w:rPr>
          <w:rFonts w:eastAsia="Times New Roman"/>
          <w:sz w:val="22"/>
          <w:szCs w:val="22"/>
        </w:rPr>
        <w:t>to</w:t>
      </w:r>
      <w:r w:rsidR="00295D0B" w:rsidRPr="00295D0B">
        <w:rPr>
          <w:rFonts w:eastAsia="Times New Roman"/>
          <w:sz w:val="22"/>
          <w:szCs w:val="22"/>
        </w:rPr>
        <w:t xml:space="preserve"> NR positioning.</w:t>
      </w:r>
      <w:r>
        <w:rPr>
          <w:rFonts w:eastAsia="Times New Roman"/>
          <w:sz w:val="22"/>
          <w:szCs w:val="22"/>
        </w:rPr>
        <w:t xml:space="preserve"> The </w:t>
      </w:r>
      <w:r w:rsidR="00330928">
        <w:rPr>
          <w:rFonts w:eastAsia="Times New Roman"/>
          <w:sz w:val="22"/>
          <w:szCs w:val="22"/>
        </w:rPr>
        <w:t xml:space="preserve">Tx </w:t>
      </w:r>
      <w:r>
        <w:rPr>
          <w:rFonts w:eastAsia="Times New Roman"/>
          <w:sz w:val="22"/>
          <w:szCs w:val="22"/>
        </w:rPr>
        <w:t xml:space="preserve">timing error </w:t>
      </w:r>
      <w:r w:rsidR="00D53B2B">
        <w:rPr>
          <w:rFonts w:eastAsia="Times New Roman"/>
          <w:sz w:val="22"/>
          <w:szCs w:val="22"/>
        </w:rPr>
        <w:t>includes</w:t>
      </w:r>
      <w:r>
        <w:rPr>
          <w:rFonts w:eastAsia="Times New Roman"/>
          <w:sz w:val="22"/>
          <w:szCs w:val="22"/>
        </w:rPr>
        <w:t xml:space="preserve"> </w:t>
      </w:r>
      <w:r w:rsidR="00EC615E">
        <w:rPr>
          <w:rFonts w:eastAsia="Times New Roman"/>
          <w:sz w:val="22"/>
          <w:szCs w:val="22"/>
        </w:rPr>
        <w:t xml:space="preserve">a </w:t>
      </w:r>
      <w:r w:rsidR="000D6D74">
        <w:rPr>
          <w:rFonts w:eastAsia="Times New Roman"/>
          <w:sz w:val="22"/>
          <w:szCs w:val="22"/>
        </w:rPr>
        <w:t xml:space="preserve">time delay </w:t>
      </w:r>
      <w:r w:rsidR="00E41B06">
        <w:rPr>
          <w:rFonts w:eastAsia="Times New Roman"/>
          <w:sz w:val="22"/>
          <w:szCs w:val="22"/>
        </w:rPr>
        <w:t>from a signal generation at baseband to the</w:t>
      </w:r>
      <w:r w:rsidR="00330928">
        <w:rPr>
          <w:rFonts w:eastAsia="Times New Roman"/>
          <w:sz w:val="22"/>
          <w:szCs w:val="22"/>
        </w:rPr>
        <w:t xml:space="preserve"> actual transmission</w:t>
      </w:r>
      <w:r w:rsidR="00E41B06">
        <w:rPr>
          <w:rFonts w:eastAsia="Times New Roman"/>
          <w:sz w:val="22"/>
          <w:szCs w:val="22"/>
        </w:rPr>
        <w:t xml:space="preserve"> </w:t>
      </w:r>
      <w:r w:rsidR="00EB55A5">
        <w:rPr>
          <w:rFonts w:eastAsia="Times New Roman"/>
          <w:sz w:val="22"/>
          <w:szCs w:val="22"/>
        </w:rPr>
        <w:t>time at the antenna</w:t>
      </w:r>
      <w:r w:rsidR="00D53B2B">
        <w:rPr>
          <w:rFonts w:eastAsia="Times New Roman"/>
          <w:sz w:val="22"/>
          <w:szCs w:val="22"/>
        </w:rPr>
        <w:t xml:space="preserve">, and it may </w:t>
      </w:r>
      <w:r w:rsidR="00076F5E">
        <w:rPr>
          <w:rFonts w:eastAsia="Times New Roman"/>
          <w:sz w:val="22"/>
          <w:szCs w:val="22"/>
        </w:rPr>
        <w:t xml:space="preserve">be affected by various factors such as </w:t>
      </w:r>
      <w:r w:rsidR="00B50E70">
        <w:rPr>
          <w:rFonts w:eastAsia="Times New Roman"/>
          <w:sz w:val="22"/>
          <w:szCs w:val="22"/>
        </w:rPr>
        <w:t xml:space="preserve">a physical signal </w:t>
      </w:r>
      <w:r w:rsidR="00353D78">
        <w:rPr>
          <w:rFonts w:eastAsia="Times New Roman"/>
          <w:sz w:val="22"/>
          <w:szCs w:val="22"/>
        </w:rPr>
        <w:t xml:space="preserve">path length from </w:t>
      </w:r>
      <w:r w:rsidR="0067201A">
        <w:rPr>
          <w:rFonts w:eastAsia="Times New Roman"/>
          <w:sz w:val="22"/>
          <w:szCs w:val="22"/>
        </w:rPr>
        <w:t>antenna to signal generation part</w:t>
      </w:r>
      <w:r w:rsidR="00B50E70">
        <w:rPr>
          <w:rFonts w:eastAsia="Times New Roman"/>
          <w:sz w:val="22"/>
          <w:szCs w:val="22"/>
        </w:rPr>
        <w:t>, and carrier frequenc</w:t>
      </w:r>
      <w:r w:rsidR="00336D3F">
        <w:rPr>
          <w:rFonts w:eastAsia="Times New Roman"/>
          <w:sz w:val="22"/>
          <w:szCs w:val="22"/>
        </w:rPr>
        <w:t xml:space="preserve">ies. </w:t>
      </w:r>
      <w:r w:rsidR="00CC65F9">
        <w:rPr>
          <w:rFonts w:eastAsia="Times New Roman"/>
          <w:sz w:val="22"/>
          <w:szCs w:val="22"/>
        </w:rPr>
        <w:t>Th</w:t>
      </w:r>
      <w:r w:rsidR="00497530">
        <w:rPr>
          <w:rFonts w:eastAsia="Times New Roman"/>
          <w:sz w:val="22"/>
          <w:szCs w:val="22"/>
        </w:rPr>
        <w:t>e TEG information may enable the LMF to perform further differential measurements such as combining RSTD measurements</w:t>
      </w:r>
      <w:r w:rsidR="00A1599B">
        <w:rPr>
          <w:rFonts w:eastAsia="Times New Roman"/>
          <w:sz w:val="22"/>
          <w:szCs w:val="22"/>
        </w:rPr>
        <w:t xml:space="preserve"> which are associated with the same RX TEG. </w:t>
      </w:r>
    </w:p>
    <w:p w14:paraId="0BFFFE20" w14:textId="78312C50" w:rsidR="00267DA5" w:rsidRDefault="009870AB" w:rsidP="005907CB">
      <w:pPr>
        <w:overflowPunct/>
        <w:autoSpaceDE/>
        <w:autoSpaceDN/>
        <w:adjustRightInd/>
        <w:textAlignment w:val="auto"/>
        <w:rPr>
          <w:rFonts w:eastAsia="Times New Roman"/>
          <w:sz w:val="22"/>
          <w:szCs w:val="22"/>
        </w:rPr>
      </w:pPr>
      <w:r>
        <w:rPr>
          <w:rFonts w:eastAsia="Times New Roman"/>
          <w:sz w:val="22"/>
          <w:szCs w:val="22"/>
        </w:rPr>
        <w:t xml:space="preserve"> </w:t>
      </w:r>
      <w:r w:rsidR="00A1599B">
        <w:rPr>
          <w:rFonts w:eastAsia="Times New Roman"/>
          <w:sz w:val="22"/>
          <w:szCs w:val="22"/>
        </w:rPr>
        <w:t xml:space="preserve">However, </w:t>
      </w:r>
      <w:r w:rsidR="0087147C">
        <w:rPr>
          <w:rFonts w:eastAsia="Times New Roman"/>
          <w:sz w:val="22"/>
          <w:szCs w:val="22"/>
        </w:rPr>
        <w:t xml:space="preserve">it should be noted that </w:t>
      </w:r>
      <w:r w:rsidR="00A1599B">
        <w:rPr>
          <w:rFonts w:eastAsia="Times New Roman"/>
          <w:sz w:val="22"/>
          <w:szCs w:val="22"/>
        </w:rPr>
        <w:t xml:space="preserve">the </w:t>
      </w:r>
      <w:r w:rsidR="0087147C">
        <w:rPr>
          <w:rFonts w:eastAsia="Times New Roman"/>
          <w:sz w:val="22"/>
          <w:szCs w:val="22"/>
        </w:rPr>
        <w:t xml:space="preserve">TX / RX TEG is </w:t>
      </w:r>
      <w:r w:rsidR="00003368">
        <w:rPr>
          <w:rFonts w:eastAsia="Times New Roman"/>
          <w:sz w:val="22"/>
          <w:szCs w:val="22"/>
        </w:rPr>
        <w:t xml:space="preserve">defined and </w:t>
      </w:r>
      <w:r w:rsidR="000B76C0">
        <w:rPr>
          <w:rFonts w:eastAsia="Times New Roman"/>
          <w:sz w:val="22"/>
          <w:szCs w:val="22"/>
        </w:rPr>
        <w:t xml:space="preserve">reported </w:t>
      </w:r>
      <w:r w:rsidR="00003368">
        <w:rPr>
          <w:rFonts w:eastAsia="Times New Roman"/>
          <w:sz w:val="22"/>
          <w:szCs w:val="22"/>
        </w:rPr>
        <w:t>per</w:t>
      </w:r>
      <w:r w:rsidR="000B76C0">
        <w:rPr>
          <w:rFonts w:eastAsia="Times New Roman"/>
          <w:sz w:val="22"/>
          <w:szCs w:val="22"/>
        </w:rPr>
        <w:t xml:space="preserve"> PFL</w:t>
      </w:r>
      <w:r w:rsidR="00003368">
        <w:rPr>
          <w:rFonts w:eastAsia="Times New Roman"/>
          <w:sz w:val="22"/>
          <w:szCs w:val="22"/>
        </w:rPr>
        <w:t xml:space="preserve">-level. Across multiple </w:t>
      </w:r>
      <w:r w:rsidR="00E81C33">
        <w:rPr>
          <w:rFonts w:eastAsia="Times New Roman"/>
          <w:sz w:val="22"/>
          <w:szCs w:val="22"/>
        </w:rPr>
        <w:t xml:space="preserve">PFLs, even if </w:t>
      </w:r>
      <w:r w:rsidR="00CE17F0">
        <w:rPr>
          <w:rFonts w:eastAsia="Times New Roman"/>
          <w:sz w:val="22"/>
          <w:szCs w:val="22"/>
        </w:rPr>
        <w:t xml:space="preserve">two different Tx TEGs have </w:t>
      </w:r>
      <w:r w:rsidR="00E81C33">
        <w:rPr>
          <w:rFonts w:eastAsia="Times New Roman"/>
          <w:sz w:val="22"/>
          <w:szCs w:val="22"/>
        </w:rPr>
        <w:t>the Tx TEG ID</w:t>
      </w:r>
      <w:r w:rsidR="00CE17F0">
        <w:rPr>
          <w:rFonts w:eastAsia="Times New Roman"/>
          <w:sz w:val="22"/>
          <w:szCs w:val="22"/>
        </w:rPr>
        <w:t>, it does not mean they are the same TEG</w:t>
      </w:r>
      <w:r w:rsidR="00D80137">
        <w:rPr>
          <w:rFonts w:eastAsia="Times New Roman"/>
          <w:sz w:val="22"/>
          <w:szCs w:val="22"/>
        </w:rPr>
        <w:t>.</w:t>
      </w:r>
      <w:r w:rsidR="00356A6D">
        <w:rPr>
          <w:rFonts w:eastAsia="Times New Roman"/>
          <w:sz w:val="22"/>
          <w:szCs w:val="22"/>
        </w:rPr>
        <w:t xml:space="preserve"> </w:t>
      </w:r>
      <w:r w:rsidR="00D80137">
        <w:rPr>
          <w:rFonts w:eastAsia="Times New Roman"/>
          <w:sz w:val="22"/>
          <w:szCs w:val="22"/>
        </w:rPr>
        <w:t>I</w:t>
      </w:r>
      <w:r w:rsidR="00356A6D">
        <w:rPr>
          <w:rFonts w:eastAsia="Times New Roman"/>
          <w:sz w:val="22"/>
          <w:szCs w:val="22"/>
        </w:rPr>
        <w:t>t would make sense as the timing error is affected by the frequency</w:t>
      </w:r>
      <w:r w:rsidR="00D80137">
        <w:rPr>
          <w:rFonts w:eastAsia="Times New Roman"/>
          <w:sz w:val="22"/>
          <w:szCs w:val="22"/>
        </w:rPr>
        <w:t xml:space="preserve">, and different PFLs would be different CCs. </w:t>
      </w:r>
      <w:r w:rsidR="003C1CDE">
        <w:rPr>
          <w:rFonts w:eastAsia="Times New Roman"/>
          <w:sz w:val="22"/>
          <w:szCs w:val="22"/>
        </w:rPr>
        <w:t xml:space="preserve">For </w:t>
      </w:r>
      <w:r w:rsidR="00C63C38">
        <w:rPr>
          <w:rFonts w:eastAsia="Times New Roman"/>
          <w:sz w:val="22"/>
          <w:szCs w:val="22"/>
        </w:rPr>
        <w:t xml:space="preserve">the </w:t>
      </w:r>
      <w:r w:rsidR="003C1CDE">
        <w:rPr>
          <w:rFonts w:eastAsia="Times New Roman"/>
          <w:sz w:val="22"/>
          <w:szCs w:val="22"/>
        </w:rPr>
        <w:t xml:space="preserve">bandwidth aggregation of </w:t>
      </w:r>
      <w:r w:rsidR="00C63C38">
        <w:rPr>
          <w:rFonts w:eastAsia="Times New Roman"/>
          <w:sz w:val="22"/>
          <w:szCs w:val="22"/>
        </w:rPr>
        <w:t xml:space="preserve">PRS resources, </w:t>
      </w:r>
      <w:r w:rsidR="000A529B">
        <w:rPr>
          <w:rFonts w:eastAsia="Times New Roman"/>
          <w:sz w:val="22"/>
          <w:szCs w:val="22"/>
        </w:rPr>
        <w:t xml:space="preserve">the PRS resources may be transmitted </w:t>
      </w:r>
      <w:r w:rsidR="002845A8">
        <w:rPr>
          <w:rFonts w:eastAsia="Times New Roman"/>
          <w:sz w:val="22"/>
          <w:szCs w:val="22"/>
        </w:rPr>
        <w:t>via different Tx TEG.</w:t>
      </w:r>
      <w:r w:rsidR="007877B8">
        <w:rPr>
          <w:rFonts w:eastAsia="Times New Roman"/>
          <w:sz w:val="22"/>
          <w:szCs w:val="22"/>
        </w:rPr>
        <w:t xml:space="preserve"> Then we may have a question on </w:t>
      </w:r>
      <w:r w:rsidR="00650EAB">
        <w:rPr>
          <w:rFonts w:eastAsia="Times New Roman"/>
          <w:sz w:val="22"/>
          <w:szCs w:val="22"/>
        </w:rPr>
        <w:t>how to define</w:t>
      </w:r>
      <w:r w:rsidR="007877B8">
        <w:rPr>
          <w:rFonts w:eastAsia="Times New Roman"/>
          <w:sz w:val="22"/>
          <w:szCs w:val="22"/>
        </w:rPr>
        <w:t xml:space="preserve"> the TEG of the measurement from </w:t>
      </w:r>
      <w:r w:rsidR="006352E5">
        <w:rPr>
          <w:rFonts w:eastAsia="Times New Roman"/>
          <w:sz w:val="22"/>
          <w:szCs w:val="22"/>
        </w:rPr>
        <w:t>the aggregation of the two PRS re</w:t>
      </w:r>
      <w:r w:rsidR="00650EAB">
        <w:rPr>
          <w:rFonts w:eastAsia="Times New Roman"/>
          <w:sz w:val="22"/>
          <w:szCs w:val="22"/>
        </w:rPr>
        <w:t>s</w:t>
      </w:r>
      <w:r w:rsidR="006352E5">
        <w:rPr>
          <w:rFonts w:eastAsia="Times New Roman"/>
          <w:sz w:val="22"/>
          <w:szCs w:val="22"/>
        </w:rPr>
        <w:t>ources.</w:t>
      </w:r>
      <w:r w:rsidR="00DE2502">
        <w:rPr>
          <w:rFonts w:eastAsia="Times New Roman"/>
          <w:sz w:val="22"/>
          <w:szCs w:val="22"/>
        </w:rPr>
        <w:t xml:space="preserve"> That is, </w:t>
      </w:r>
      <w:r w:rsidR="00321F1D">
        <w:rPr>
          <w:rFonts w:eastAsia="Times New Roman"/>
          <w:sz w:val="22"/>
          <w:szCs w:val="22"/>
        </w:rPr>
        <w:t>it is</w:t>
      </w:r>
      <w:r w:rsidR="00A06A0E">
        <w:rPr>
          <w:rFonts w:eastAsia="Times New Roman"/>
          <w:sz w:val="22"/>
          <w:szCs w:val="22"/>
        </w:rPr>
        <w:t xml:space="preserve"> questionable how much timing error the LMF should consider</w:t>
      </w:r>
      <w:r w:rsidR="00321F1D">
        <w:rPr>
          <w:rFonts w:eastAsia="Times New Roman"/>
          <w:sz w:val="22"/>
          <w:szCs w:val="22"/>
        </w:rPr>
        <w:t xml:space="preserve"> </w:t>
      </w:r>
      <w:r w:rsidR="00A06A0E">
        <w:rPr>
          <w:rFonts w:eastAsia="Times New Roman"/>
          <w:sz w:val="22"/>
          <w:szCs w:val="22"/>
        </w:rPr>
        <w:t>for</w:t>
      </w:r>
      <w:r w:rsidR="00AC332E">
        <w:rPr>
          <w:rFonts w:eastAsia="Times New Roman"/>
          <w:sz w:val="22"/>
          <w:szCs w:val="22"/>
        </w:rPr>
        <w:t xml:space="preserve"> </w:t>
      </w:r>
      <w:r w:rsidR="00BF136A">
        <w:rPr>
          <w:rFonts w:eastAsia="Times New Roman"/>
          <w:sz w:val="22"/>
          <w:szCs w:val="22"/>
        </w:rPr>
        <w:t>this measurement.</w:t>
      </w:r>
      <w:r w:rsidR="0011012A">
        <w:rPr>
          <w:rFonts w:eastAsia="Times New Roman"/>
          <w:sz w:val="22"/>
          <w:szCs w:val="22"/>
        </w:rPr>
        <w:t xml:space="preserve"> </w:t>
      </w:r>
      <w:r w:rsidR="00F1468E">
        <w:rPr>
          <w:rFonts w:eastAsia="Times New Roman"/>
          <w:sz w:val="22"/>
          <w:szCs w:val="22"/>
        </w:rPr>
        <w:t xml:space="preserve">In Rel-18, </w:t>
      </w:r>
      <w:r w:rsidR="007E2AD1">
        <w:rPr>
          <w:rFonts w:eastAsia="Times New Roman"/>
          <w:sz w:val="22"/>
          <w:szCs w:val="22"/>
        </w:rPr>
        <w:t xml:space="preserve">RAN1 should </w:t>
      </w:r>
      <w:r w:rsidR="00D40351">
        <w:rPr>
          <w:rFonts w:eastAsia="Times New Roman"/>
          <w:sz w:val="22"/>
          <w:szCs w:val="22"/>
        </w:rPr>
        <w:t>discuss this issue.</w:t>
      </w:r>
    </w:p>
    <w:p w14:paraId="4EB8AF4C" w14:textId="7C3BF652" w:rsidR="00271E07" w:rsidRPr="005907CB" w:rsidRDefault="00D40351" w:rsidP="005907CB">
      <w:pPr>
        <w:overflowPunct/>
        <w:autoSpaceDE/>
        <w:autoSpaceDN/>
        <w:adjustRightInd/>
        <w:spacing w:after="0"/>
        <w:textAlignment w:val="auto"/>
        <w:rPr>
          <w:rFonts w:eastAsia="Times New Roman"/>
          <w:sz w:val="22"/>
          <w:szCs w:val="22"/>
        </w:rPr>
      </w:pPr>
      <w:r w:rsidRPr="006C53DB">
        <w:rPr>
          <w:rFonts w:eastAsia="Times New Roman"/>
          <w:b/>
          <w:bCs/>
          <w:sz w:val="22"/>
          <w:szCs w:val="22"/>
        </w:rPr>
        <w:t xml:space="preserve">Proposal </w:t>
      </w:r>
      <w:r w:rsidR="007A07B8">
        <w:rPr>
          <w:rFonts w:eastAsia="Times New Roman"/>
          <w:b/>
          <w:bCs/>
          <w:sz w:val="22"/>
          <w:szCs w:val="22"/>
        </w:rPr>
        <w:t>1</w:t>
      </w:r>
      <w:r w:rsidR="00425FCA">
        <w:rPr>
          <w:rFonts w:eastAsia="Times New Roman"/>
          <w:b/>
          <w:bCs/>
          <w:sz w:val="22"/>
          <w:szCs w:val="22"/>
        </w:rPr>
        <w:t>6</w:t>
      </w:r>
      <w:r w:rsidRPr="006C53DB">
        <w:rPr>
          <w:rFonts w:eastAsia="Times New Roman"/>
          <w:b/>
          <w:bCs/>
          <w:sz w:val="22"/>
          <w:szCs w:val="22"/>
        </w:rPr>
        <w:t>:</w:t>
      </w:r>
      <w:r>
        <w:rPr>
          <w:rFonts w:eastAsia="Times New Roman"/>
          <w:sz w:val="22"/>
          <w:szCs w:val="22"/>
        </w:rPr>
        <w:t xml:space="preserve"> </w:t>
      </w:r>
      <w:r w:rsidR="00E52570" w:rsidRPr="003C730D">
        <w:rPr>
          <w:rFonts w:eastAsia="Times New Roman"/>
          <w:sz w:val="22"/>
          <w:szCs w:val="22"/>
        </w:rPr>
        <w:t xml:space="preserve">RAN1 </w:t>
      </w:r>
      <w:r w:rsidR="0086389F">
        <w:rPr>
          <w:rFonts w:eastAsia="Times New Roman"/>
          <w:sz w:val="22"/>
          <w:szCs w:val="22"/>
        </w:rPr>
        <w:t>supports</w:t>
      </w:r>
      <w:r w:rsidR="00C80D81">
        <w:rPr>
          <w:rFonts w:eastAsia="Times New Roman"/>
          <w:sz w:val="22"/>
          <w:szCs w:val="22"/>
        </w:rPr>
        <w:t xml:space="preserve"> </w:t>
      </w:r>
      <w:r w:rsidR="007B103C">
        <w:rPr>
          <w:rFonts w:eastAsia="Times New Roman"/>
          <w:sz w:val="22"/>
          <w:szCs w:val="22"/>
        </w:rPr>
        <w:t>a single TEG ID reporting</w:t>
      </w:r>
      <w:r w:rsidR="00C80D81">
        <w:rPr>
          <w:rFonts w:eastAsia="Times New Roman"/>
          <w:sz w:val="22"/>
          <w:szCs w:val="22"/>
        </w:rPr>
        <w:t xml:space="preserve"> across </w:t>
      </w:r>
      <w:r w:rsidR="00D9415F">
        <w:rPr>
          <w:rFonts w:eastAsia="Times New Roman"/>
          <w:sz w:val="22"/>
          <w:szCs w:val="22"/>
        </w:rPr>
        <w:t xml:space="preserve">multiple </w:t>
      </w:r>
      <w:r w:rsidR="00C80D81">
        <w:rPr>
          <w:rFonts w:eastAsia="Times New Roman"/>
          <w:sz w:val="22"/>
          <w:szCs w:val="22"/>
        </w:rPr>
        <w:t>PFL</w:t>
      </w:r>
      <w:r w:rsidR="00D9415F">
        <w:rPr>
          <w:rFonts w:eastAsia="Times New Roman"/>
          <w:sz w:val="22"/>
          <w:szCs w:val="22"/>
        </w:rPr>
        <w:t>s</w:t>
      </w:r>
      <w:r w:rsidR="00C64C15">
        <w:rPr>
          <w:rFonts w:eastAsia="Times New Roman"/>
          <w:sz w:val="22"/>
          <w:szCs w:val="22"/>
        </w:rPr>
        <w:t>.</w:t>
      </w:r>
    </w:p>
    <w:bookmarkEnd w:id="2"/>
    <w:bookmarkEnd w:id="3"/>
    <w:bookmarkEnd w:id="4"/>
    <w:bookmarkEnd w:id="5"/>
    <w:bookmarkEnd w:id="6"/>
    <w:bookmarkEnd w:id="7"/>
    <w:p w14:paraId="061DFF3B" w14:textId="114400D5" w:rsidR="00931B76" w:rsidRPr="003A74B1" w:rsidRDefault="00931B76" w:rsidP="004F4060">
      <w:pPr>
        <w:pStyle w:val="Heading1"/>
        <w:rPr>
          <w:lang w:val="en-US"/>
        </w:rPr>
      </w:pPr>
      <w:r w:rsidRPr="003A74B1">
        <w:rPr>
          <w:lang w:val="en-US"/>
        </w:rPr>
        <w:t>Conclusions</w:t>
      </w:r>
    </w:p>
    <w:p w14:paraId="6BDE8ADA" w14:textId="77777777" w:rsidR="008E7B9F" w:rsidRDefault="008E7B9F" w:rsidP="008E7B9F">
      <w:pPr>
        <w:rPr>
          <w:lang w:val="en-US"/>
        </w:rPr>
      </w:pPr>
      <w:r>
        <w:rPr>
          <w:lang w:val="en-US"/>
        </w:rPr>
        <w:t xml:space="preserve">In this paper we make the following observations and proposals: </w:t>
      </w:r>
    </w:p>
    <w:p w14:paraId="3F3C55CE" w14:textId="77777777" w:rsidR="005907CB" w:rsidRDefault="005907CB" w:rsidP="005907CB">
      <w:pPr>
        <w:spacing w:after="0"/>
        <w:rPr>
          <w:sz w:val="22"/>
          <w:szCs w:val="22"/>
          <w:lang w:eastAsia="x-none"/>
        </w:rPr>
      </w:pPr>
      <w:r w:rsidRPr="00213AD8">
        <w:rPr>
          <w:b/>
          <w:bCs/>
          <w:sz w:val="22"/>
          <w:szCs w:val="22"/>
          <w:lang w:eastAsia="x-none"/>
        </w:rPr>
        <w:t>Proposal</w:t>
      </w:r>
      <w:r>
        <w:rPr>
          <w:b/>
          <w:bCs/>
          <w:sz w:val="22"/>
          <w:szCs w:val="22"/>
          <w:lang w:eastAsia="x-none"/>
        </w:rPr>
        <w:t xml:space="preserve"> 1</w:t>
      </w:r>
      <w:r w:rsidRPr="00120FB7">
        <w:rPr>
          <w:b/>
          <w:bCs/>
          <w:sz w:val="22"/>
          <w:szCs w:val="22"/>
          <w:lang w:eastAsia="x-none"/>
        </w:rPr>
        <w:t>:</w:t>
      </w:r>
      <w:r w:rsidRPr="00213AD8">
        <w:rPr>
          <w:sz w:val="22"/>
          <w:szCs w:val="22"/>
          <w:lang w:eastAsia="x-none"/>
        </w:rPr>
        <w:t xml:space="preserve"> RAN1 does not support </w:t>
      </w:r>
      <w:r>
        <w:rPr>
          <w:sz w:val="22"/>
          <w:szCs w:val="22"/>
          <w:lang w:eastAsia="x-none"/>
        </w:rPr>
        <w:t>further</w:t>
      </w:r>
      <w:r w:rsidRPr="00213AD8">
        <w:rPr>
          <w:sz w:val="22"/>
          <w:szCs w:val="22"/>
          <w:lang w:eastAsia="x-none"/>
        </w:rPr>
        <w:t xml:space="preserve"> configuration restriction </w:t>
      </w:r>
      <w:r>
        <w:rPr>
          <w:sz w:val="22"/>
          <w:szCs w:val="22"/>
          <w:lang w:eastAsia="x-none"/>
        </w:rPr>
        <w:t>as conditions to support DL PRS bandwidth aggregation.</w:t>
      </w:r>
    </w:p>
    <w:p w14:paraId="08B49C73" w14:textId="77777777" w:rsidR="005907CB" w:rsidRDefault="005907CB" w:rsidP="005907CB">
      <w:pPr>
        <w:spacing w:after="0"/>
        <w:rPr>
          <w:sz w:val="22"/>
          <w:szCs w:val="22"/>
          <w:lang w:eastAsia="x-none"/>
        </w:rPr>
      </w:pPr>
    </w:p>
    <w:p w14:paraId="5961FB7B" w14:textId="77777777" w:rsidR="005907CB" w:rsidRDefault="005907CB" w:rsidP="005907CB">
      <w:pPr>
        <w:rPr>
          <w:rFonts w:eastAsiaTheme="minorEastAsia"/>
          <w:sz w:val="22"/>
          <w:szCs w:val="22"/>
        </w:rPr>
      </w:pPr>
      <w:r w:rsidRPr="006C53DB">
        <w:rPr>
          <w:rFonts w:eastAsiaTheme="minorEastAsia"/>
          <w:b/>
          <w:bCs/>
          <w:sz w:val="22"/>
          <w:szCs w:val="22"/>
        </w:rPr>
        <w:t xml:space="preserve">Proposal </w:t>
      </w:r>
      <w:r>
        <w:rPr>
          <w:rFonts w:eastAsiaTheme="minorEastAsia"/>
          <w:b/>
          <w:bCs/>
          <w:sz w:val="22"/>
          <w:szCs w:val="22"/>
        </w:rPr>
        <w:t>2</w:t>
      </w:r>
      <w:r w:rsidRPr="006C53DB">
        <w:rPr>
          <w:rFonts w:eastAsiaTheme="minorEastAsia"/>
          <w:b/>
          <w:bCs/>
          <w:sz w:val="22"/>
          <w:szCs w:val="22"/>
        </w:rPr>
        <w:t>:</w:t>
      </w:r>
      <w:r>
        <w:rPr>
          <w:rFonts w:eastAsiaTheme="minorEastAsia"/>
          <w:b/>
          <w:bCs/>
          <w:sz w:val="22"/>
          <w:szCs w:val="22"/>
        </w:rPr>
        <w:t xml:space="preserve"> </w:t>
      </w:r>
      <w:r w:rsidRPr="002450EC">
        <w:rPr>
          <w:rFonts w:eastAsiaTheme="minorEastAsia"/>
          <w:sz w:val="22"/>
          <w:szCs w:val="22"/>
        </w:rPr>
        <w:t xml:space="preserve">To support multiple IFFT/FFT </w:t>
      </w:r>
      <w:r>
        <w:rPr>
          <w:rFonts w:eastAsiaTheme="minorEastAsia"/>
          <w:sz w:val="22"/>
          <w:szCs w:val="22"/>
        </w:rPr>
        <w:t xml:space="preserve">bandwidth aggregation </w:t>
      </w:r>
      <w:r w:rsidRPr="002450EC">
        <w:rPr>
          <w:rFonts w:eastAsiaTheme="minorEastAsia"/>
          <w:sz w:val="22"/>
          <w:szCs w:val="22"/>
        </w:rPr>
        <w:t xml:space="preserve">operations, introduce indicator to inform UE to use IFFT/FFT sizes per PFL operation in accordance with the aggregated PFL bandwidth. </w:t>
      </w:r>
    </w:p>
    <w:p w14:paraId="2CA23903" w14:textId="77777777" w:rsidR="005B7A28" w:rsidRDefault="005B7A28" w:rsidP="005B7A28">
      <w:pPr>
        <w:spacing w:after="0"/>
        <w:rPr>
          <w:lang w:eastAsia="x-none"/>
        </w:rPr>
      </w:pPr>
      <w:r w:rsidRPr="005F1B1F">
        <w:rPr>
          <w:b/>
          <w:bCs/>
          <w:sz w:val="22"/>
          <w:szCs w:val="22"/>
          <w:lang w:eastAsia="x-none"/>
        </w:rPr>
        <w:t>Proposal</w:t>
      </w:r>
      <w:r>
        <w:rPr>
          <w:b/>
          <w:bCs/>
          <w:sz w:val="22"/>
          <w:szCs w:val="22"/>
          <w:lang w:eastAsia="x-none"/>
        </w:rPr>
        <w:t xml:space="preserve"> 3</w:t>
      </w:r>
      <w:r w:rsidRPr="005F1B1F">
        <w:rPr>
          <w:b/>
          <w:bCs/>
          <w:sz w:val="22"/>
          <w:szCs w:val="22"/>
          <w:lang w:eastAsia="x-none"/>
        </w:rPr>
        <w:t>:</w:t>
      </w:r>
      <w:r w:rsidRPr="005F1B1F">
        <w:rPr>
          <w:sz w:val="22"/>
          <w:szCs w:val="22"/>
          <w:lang w:eastAsia="x-none"/>
        </w:rPr>
        <w:t xml:space="preserve"> </w:t>
      </w:r>
      <w:r>
        <w:rPr>
          <w:sz w:val="22"/>
          <w:szCs w:val="22"/>
          <w:lang w:eastAsia="x-none"/>
        </w:rPr>
        <w:t xml:space="preserve">For the </w:t>
      </w:r>
      <w:r w:rsidRPr="005F1B1F">
        <w:rPr>
          <w:sz w:val="22"/>
          <w:szCs w:val="22"/>
        </w:rPr>
        <w:t xml:space="preserve">enhancement of </w:t>
      </w:r>
      <w:r>
        <w:rPr>
          <w:sz w:val="22"/>
          <w:szCs w:val="22"/>
        </w:rPr>
        <w:t xml:space="preserve">DL </w:t>
      </w:r>
      <w:r w:rsidRPr="005F1B1F">
        <w:rPr>
          <w:sz w:val="22"/>
          <w:szCs w:val="22"/>
        </w:rPr>
        <w:t>PRS configuration to inform UE by LMF</w:t>
      </w:r>
      <w:r>
        <w:rPr>
          <w:sz w:val="22"/>
          <w:szCs w:val="22"/>
        </w:rPr>
        <w:t xml:space="preserve"> which PFLs are linked,</w:t>
      </w:r>
      <w:r w:rsidRPr="005F1B1F">
        <w:rPr>
          <w:sz w:val="22"/>
          <w:szCs w:val="22"/>
        </w:rPr>
        <w:t xml:space="preserve"> </w:t>
      </w:r>
      <w:r>
        <w:rPr>
          <w:sz w:val="22"/>
          <w:szCs w:val="22"/>
          <w:lang w:eastAsia="x-none"/>
        </w:rPr>
        <w:t xml:space="preserve">support option 3 (per the link is per TRP within the PFL and per PRS resource basis. </w:t>
      </w:r>
    </w:p>
    <w:p w14:paraId="44C1B9A1" w14:textId="77777777" w:rsidR="005B7A28" w:rsidRDefault="005B7A28" w:rsidP="005B7A28">
      <w:pPr>
        <w:snapToGrid w:val="0"/>
        <w:spacing w:before="240" w:after="0"/>
        <w:jc w:val="both"/>
        <w:rPr>
          <w:sz w:val="22"/>
          <w:szCs w:val="22"/>
          <w:highlight w:val="green"/>
        </w:rPr>
      </w:pPr>
      <w:r w:rsidRPr="005F1B1F">
        <w:rPr>
          <w:b/>
          <w:bCs/>
          <w:sz w:val="22"/>
          <w:szCs w:val="22"/>
          <w:lang w:eastAsia="x-none"/>
        </w:rPr>
        <w:t>Proposal</w:t>
      </w:r>
      <w:r>
        <w:rPr>
          <w:b/>
          <w:bCs/>
          <w:sz w:val="22"/>
          <w:szCs w:val="22"/>
          <w:lang w:eastAsia="x-none"/>
        </w:rPr>
        <w:t xml:space="preserve"> 4</w:t>
      </w:r>
      <w:r w:rsidRPr="005F1B1F">
        <w:rPr>
          <w:b/>
          <w:bCs/>
          <w:sz w:val="22"/>
          <w:szCs w:val="22"/>
          <w:lang w:eastAsia="x-none"/>
        </w:rPr>
        <w:t>:</w:t>
      </w:r>
      <w:r w:rsidRPr="005F1B1F">
        <w:rPr>
          <w:sz w:val="22"/>
          <w:szCs w:val="22"/>
          <w:lang w:eastAsia="x-none"/>
        </w:rPr>
        <w:t xml:space="preserve"> </w:t>
      </w:r>
      <w:r w:rsidRPr="00387696">
        <w:rPr>
          <w:sz w:val="22"/>
          <w:szCs w:val="22"/>
          <w:lang w:eastAsia="x-none"/>
        </w:rPr>
        <w:t xml:space="preserve">If the reporting of RSRP per frequency layer is default, </w:t>
      </w:r>
      <w:r>
        <w:rPr>
          <w:sz w:val="22"/>
          <w:szCs w:val="22"/>
          <w:lang w:eastAsia="x-none"/>
        </w:rPr>
        <w:t>no</w:t>
      </w:r>
      <w:r w:rsidRPr="00387696">
        <w:rPr>
          <w:sz w:val="22"/>
          <w:szCs w:val="22"/>
          <w:lang w:eastAsia="x-none"/>
        </w:rPr>
        <w:t xml:space="preserve"> need to report </w:t>
      </w:r>
      <w:r>
        <w:rPr>
          <w:sz w:val="22"/>
          <w:szCs w:val="22"/>
          <w:lang w:eastAsia="x-none"/>
        </w:rPr>
        <w:t xml:space="preserve">a joint </w:t>
      </w:r>
      <w:r w:rsidRPr="00387696">
        <w:rPr>
          <w:sz w:val="22"/>
          <w:szCs w:val="22"/>
          <w:lang w:eastAsia="x-none"/>
        </w:rPr>
        <w:t>RSRP across PFLs</w:t>
      </w:r>
      <w:r>
        <w:rPr>
          <w:sz w:val="22"/>
          <w:szCs w:val="22"/>
          <w:lang w:eastAsia="x-none"/>
        </w:rPr>
        <w:t>.</w:t>
      </w:r>
    </w:p>
    <w:p w14:paraId="56FB2510" w14:textId="77777777" w:rsidR="005B7A28" w:rsidRDefault="005B7A28" w:rsidP="005B7A28">
      <w:pPr>
        <w:snapToGrid w:val="0"/>
        <w:spacing w:after="0"/>
        <w:jc w:val="both"/>
        <w:rPr>
          <w:sz w:val="22"/>
          <w:szCs w:val="22"/>
          <w:highlight w:val="green"/>
        </w:rPr>
      </w:pPr>
    </w:p>
    <w:p w14:paraId="1BDD7CBA" w14:textId="77777777" w:rsidR="005B7A28" w:rsidRPr="005907CB" w:rsidRDefault="005B7A28" w:rsidP="005B7A28">
      <w:pPr>
        <w:rPr>
          <w:sz w:val="22"/>
          <w:szCs w:val="22"/>
          <w:lang w:eastAsia="x-none"/>
        </w:rPr>
      </w:pPr>
      <w:r w:rsidRPr="005907CB">
        <w:rPr>
          <w:b/>
          <w:bCs/>
          <w:sz w:val="22"/>
          <w:szCs w:val="22"/>
        </w:rPr>
        <w:t>Proposal 5</w:t>
      </w:r>
      <w:r w:rsidRPr="005907CB">
        <w:rPr>
          <w:sz w:val="22"/>
          <w:szCs w:val="22"/>
        </w:rPr>
        <w:t>: In a measurement report,</w:t>
      </w:r>
      <w:r w:rsidRPr="005907CB">
        <w:rPr>
          <w:sz w:val="22"/>
          <w:szCs w:val="22"/>
          <w:lang w:eastAsia="x-none"/>
        </w:rPr>
        <w:t xml:space="preserve"> the UE reports PFL ID(s) to indicate which PFLs are used to perform the joint measurement.</w:t>
      </w:r>
    </w:p>
    <w:p w14:paraId="5B950404" w14:textId="77777777" w:rsidR="005B7A28" w:rsidRDefault="005B7A28" w:rsidP="005B7A28">
      <w:pPr>
        <w:spacing w:after="0"/>
        <w:rPr>
          <w:sz w:val="22"/>
          <w:szCs w:val="22"/>
          <w:lang w:eastAsia="x-none"/>
        </w:rPr>
      </w:pPr>
      <w:r w:rsidRPr="005F1B1F">
        <w:rPr>
          <w:b/>
          <w:bCs/>
          <w:sz w:val="22"/>
          <w:szCs w:val="22"/>
          <w:lang w:eastAsia="x-none"/>
        </w:rPr>
        <w:t>Proposal</w:t>
      </w:r>
      <w:r>
        <w:rPr>
          <w:b/>
          <w:bCs/>
          <w:sz w:val="22"/>
          <w:szCs w:val="22"/>
          <w:lang w:eastAsia="x-none"/>
        </w:rPr>
        <w:t xml:space="preserve"> 6</w:t>
      </w:r>
      <w:r w:rsidRPr="005F1B1F">
        <w:rPr>
          <w:b/>
          <w:bCs/>
          <w:sz w:val="22"/>
          <w:szCs w:val="22"/>
          <w:lang w:eastAsia="x-none"/>
        </w:rPr>
        <w:t>:</w:t>
      </w:r>
      <w:r w:rsidRPr="005F1B1F">
        <w:rPr>
          <w:sz w:val="22"/>
          <w:szCs w:val="22"/>
          <w:lang w:eastAsia="x-none"/>
        </w:rPr>
        <w:t xml:space="preserve"> </w:t>
      </w:r>
      <w:r>
        <w:rPr>
          <w:sz w:val="22"/>
          <w:szCs w:val="22"/>
          <w:lang w:eastAsia="x-none"/>
        </w:rPr>
        <w:t xml:space="preserve">For RRC_INACTIVE UE, </w:t>
      </w:r>
      <w:r w:rsidRPr="00734676">
        <w:rPr>
          <w:sz w:val="22"/>
          <w:szCs w:val="22"/>
          <w:lang w:eastAsia="x-none"/>
        </w:rPr>
        <w:t xml:space="preserve">RAN1 </w:t>
      </w:r>
      <w:r>
        <w:rPr>
          <w:sz w:val="22"/>
          <w:szCs w:val="22"/>
          <w:lang w:eastAsia="x-none"/>
        </w:rPr>
        <w:t xml:space="preserve">should introduce a measurement window configuration and indicator to support DL PRS measurement outside of the initial BWP. </w:t>
      </w:r>
    </w:p>
    <w:p w14:paraId="7EC7E737" w14:textId="77777777" w:rsidR="005B7A28" w:rsidRDefault="005B7A28" w:rsidP="005B7A28">
      <w:pPr>
        <w:pStyle w:val="ListParagraph"/>
        <w:numPr>
          <w:ilvl w:val="0"/>
          <w:numId w:val="28"/>
        </w:numPr>
        <w:spacing w:after="0"/>
        <w:rPr>
          <w:sz w:val="22"/>
          <w:szCs w:val="22"/>
          <w:lang w:eastAsia="x-none"/>
        </w:rPr>
      </w:pPr>
      <w:r>
        <w:rPr>
          <w:sz w:val="22"/>
          <w:szCs w:val="22"/>
          <w:lang w:eastAsia="x-none"/>
        </w:rPr>
        <w:t>The UE is expected to be configured with enough RF switching time for DL PRS measurement within the configured window.</w:t>
      </w:r>
    </w:p>
    <w:p w14:paraId="55FE1A0C" w14:textId="632FD439" w:rsidR="005B7A28" w:rsidRDefault="005B7A28" w:rsidP="005B7A28">
      <w:pPr>
        <w:pStyle w:val="ListParagraph"/>
        <w:numPr>
          <w:ilvl w:val="0"/>
          <w:numId w:val="28"/>
        </w:numPr>
        <w:spacing w:after="0"/>
        <w:rPr>
          <w:sz w:val="22"/>
          <w:szCs w:val="22"/>
          <w:lang w:eastAsia="x-none"/>
        </w:rPr>
      </w:pPr>
      <w:r w:rsidRPr="005907CB">
        <w:rPr>
          <w:sz w:val="22"/>
          <w:szCs w:val="22"/>
          <w:lang w:eastAsia="x-none"/>
        </w:rPr>
        <w:t>The indicator in the configuration indicates if the UE is allowed to stay outside of DL BWP within the window or if it should switch back to the DL BWP within the window</w:t>
      </w:r>
      <w:r>
        <w:rPr>
          <w:sz w:val="22"/>
          <w:szCs w:val="22"/>
          <w:lang w:eastAsia="x-none"/>
        </w:rPr>
        <w:t>.</w:t>
      </w:r>
    </w:p>
    <w:p w14:paraId="09BBACC0" w14:textId="77777777" w:rsidR="00C7168C" w:rsidRPr="00C7168C" w:rsidRDefault="00C7168C" w:rsidP="00C7168C">
      <w:pPr>
        <w:spacing w:before="240"/>
        <w:rPr>
          <w:rFonts w:eastAsiaTheme="minorEastAsia"/>
          <w:sz w:val="22"/>
          <w:szCs w:val="22"/>
        </w:rPr>
      </w:pPr>
      <w:r w:rsidRPr="00C7168C">
        <w:rPr>
          <w:rFonts w:eastAsiaTheme="minorEastAsia"/>
          <w:b/>
          <w:bCs/>
          <w:sz w:val="22"/>
          <w:szCs w:val="22"/>
        </w:rPr>
        <w:t>Observation 1:</w:t>
      </w:r>
      <w:r w:rsidRPr="00C7168C">
        <w:rPr>
          <w:rFonts w:eastAsiaTheme="minorEastAsia"/>
          <w:sz w:val="22"/>
          <w:szCs w:val="22"/>
        </w:rPr>
        <w:t xml:space="preserve"> The Rel-16/17 UE is not expected to receive multiple DL PRS resources across multiple PFLs on the same symbols.</w:t>
      </w:r>
    </w:p>
    <w:p w14:paraId="20A42878" w14:textId="77777777" w:rsidR="00C7168C" w:rsidRDefault="00C7168C" w:rsidP="00C7168C">
      <w:pPr>
        <w:rPr>
          <w:rFonts w:eastAsiaTheme="minorEastAsia"/>
          <w:sz w:val="22"/>
          <w:szCs w:val="22"/>
        </w:rPr>
      </w:pPr>
      <w:r w:rsidRPr="00386B65">
        <w:rPr>
          <w:rFonts w:eastAsiaTheme="minorEastAsia"/>
          <w:b/>
          <w:bCs/>
          <w:sz w:val="22"/>
          <w:szCs w:val="22"/>
        </w:rPr>
        <w:t xml:space="preserve">Proposal </w:t>
      </w:r>
      <w:r>
        <w:rPr>
          <w:rFonts w:eastAsiaTheme="minorEastAsia"/>
          <w:b/>
          <w:bCs/>
          <w:sz w:val="22"/>
          <w:szCs w:val="22"/>
        </w:rPr>
        <w:t>7</w:t>
      </w:r>
      <w:r w:rsidRPr="00386B65">
        <w:rPr>
          <w:rFonts w:eastAsiaTheme="minorEastAsia"/>
          <w:b/>
          <w:bCs/>
          <w:sz w:val="22"/>
          <w:szCs w:val="22"/>
        </w:rPr>
        <w:t>:</w:t>
      </w:r>
      <w:r>
        <w:rPr>
          <w:rFonts w:eastAsiaTheme="minorEastAsia"/>
          <w:sz w:val="22"/>
          <w:szCs w:val="22"/>
        </w:rPr>
        <w:t xml:space="preserve"> RAN1 should specify solutions to support PRS bandwidth aggregation for PPW-based PRS bandwidth aggregation.</w:t>
      </w:r>
    </w:p>
    <w:p w14:paraId="60405601" w14:textId="77777777" w:rsidR="007B0C6E" w:rsidRDefault="007B0C6E" w:rsidP="007B0C6E">
      <w:pPr>
        <w:rPr>
          <w:rFonts w:eastAsiaTheme="minorEastAsia"/>
          <w:sz w:val="22"/>
          <w:szCs w:val="22"/>
        </w:rPr>
      </w:pPr>
      <w:r w:rsidRPr="005907CB">
        <w:rPr>
          <w:rFonts w:eastAsiaTheme="minorEastAsia"/>
          <w:b/>
          <w:bCs/>
          <w:sz w:val="22"/>
          <w:szCs w:val="22"/>
        </w:rPr>
        <w:t xml:space="preserve">Proposal </w:t>
      </w:r>
      <w:r>
        <w:rPr>
          <w:rFonts w:eastAsiaTheme="minorEastAsia"/>
          <w:b/>
          <w:bCs/>
          <w:sz w:val="22"/>
          <w:szCs w:val="22"/>
        </w:rPr>
        <w:t>8</w:t>
      </w:r>
      <w:r w:rsidRPr="005907CB">
        <w:rPr>
          <w:rFonts w:eastAsiaTheme="minorEastAsia"/>
          <w:b/>
          <w:bCs/>
          <w:sz w:val="22"/>
          <w:szCs w:val="22"/>
        </w:rPr>
        <w:t>:</w:t>
      </w:r>
      <w:r w:rsidRPr="00AA23A7">
        <w:rPr>
          <w:rFonts w:eastAsiaTheme="minorEastAsia"/>
          <w:sz w:val="22"/>
          <w:szCs w:val="22"/>
        </w:rPr>
        <w:t xml:space="preserve"> Support Alt. 2</w:t>
      </w:r>
      <w:r w:rsidRPr="00AA23A7">
        <w:rPr>
          <w:rFonts w:eastAsiaTheme="minorEastAsia"/>
          <w:sz w:val="22"/>
          <w:szCs w:val="22"/>
          <w:lang w:val="en-US"/>
        </w:rPr>
        <w:t xml:space="preserve"> and reporting PFL IDs aggregated to perform joint measurements</w:t>
      </w:r>
      <w:r>
        <w:rPr>
          <w:rFonts w:eastAsiaTheme="minorEastAsia"/>
          <w:sz w:val="22"/>
          <w:szCs w:val="22"/>
        </w:rPr>
        <w:t>.</w:t>
      </w:r>
    </w:p>
    <w:p w14:paraId="1B6A0490" w14:textId="54BBC1A8" w:rsidR="007B0C6E" w:rsidRDefault="007B0C6E" w:rsidP="007B0C6E">
      <w:pPr>
        <w:rPr>
          <w:sz w:val="22"/>
          <w:szCs w:val="22"/>
          <w:lang w:eastAsia="x-none"/>
        </w:rPr>
      </w:pPr>
      <w:r w:rsidRPr="00213AD8">
        <w:rPr>
          <w:b/>
          <w:bCs/>
          <w:sz w:val="22"/>
          <w:szCs w:val="22"/>
          <w:lang w:eastAsia="x-none"/>
        </w:rPr>
        <w:t>Proposal</w:t>
      </w:r>
      <w:r>
        <w:rPr>
          <w:b/>
          <w:bCs/>
          <w:sz w:val="22"/>
          <w:szCs w:val="22"/>
          <w:lang w:eastAsia="x-none"/>
        </w:rPr>
        <w:t xml:space="preserve"> 9</w:t>
      </w:r>
      <w:r w:rsidRPr="00120FB7">
        <w:rPr>
          <w:b/>
          <w:bCs/>
          <w:sz w:val="22"/>
          <w:szCs w:val="22"/>
          <w:lang w:eastAsia="x-none"/>
        </w:rPr>
        <w:t>:</w:t>
      </w:r>
      <w:r w:rsidRPr="00213AD8">
        <w:rPr>
          <w:sz w:val="22"/>
          <w:szCs w:val="22"/>
          <w:lang w:eastAsia="x-none"/>
        </w:rPr>
        <w:t xml:space="preserve"> RAN1 does not support </w:t>
      </w:r>
      <w:r>
        <w:rPr>
          <w:sz w:val="22"/>
          <w:szCs w:val="22"/>
          <w:lang w:eastAsia="x-none"/>
        </w:rPr>
        <w:t>further</w:t>
      </w:r>
      <w:r w:rsidRPr="00213AD8">
        <w:rPr>
          <w:sz w:val="22"/>
          <w:szCs w:val="22"/>
          <w:lang w:eastAsia="x-none"/>
        </w:rPr>
        <w:t xml:space="preserve"> configuration restriction </w:t>
      </w:r>
      <w:r>
        <w:rPr>
          <w:sz w:val="22"/>
          <w:szCs w:val="22"/>
          <w:lang w:eastAsia="x-none"/>
        </w:rPr>
        <w:t>as conditions to support UL SRS bandwidth aggregation.</w:t>
      </w:r>
    </w:p>
    <w:p w14:paraId="420130C2" w14:textId="6EE14C7D" w:rsidR="007B0C6E" w:rsidRDefault="007B0C6E" w:rsidP="007B0C6E">
      <w:pPr>
        <w:rPr>
          <w:sz w:val="22"/>
          <w:szCs w:val="22"/>
        </w:rPr>
      </w:pPr>
      <w:r w:rsidRPr="0008105D">
        <w:rPr>
          <w:rFonts w:eastAsia="Times New Roman"/>
          <w:b/>
          <w:bCs/>
          <w:sz w:val="22"/>
          <w:szCs w:val="22"/>
          <w:lang w:val="en-US"/>
        </w:rPr>
        <w:t>Proposal</w:t>
      </w:r>
      <w:r>
        <w:rPr>
          <w:rFonts w:eastAsia="Times New Roman"/>
          <w:b/>
          <w:bCs/>
          <w:sz w:val="22"/>
          <w:szCs w:val="22"/>
          <w:lang w:val="en-US"/>
        </w:rPr>
        <w:t xml:space="preserve"> 10</w:t>
      </w:r>
      <w:r w:rsidRPr="0008105D">
        <w:rPr>
          <w:rFonts w:eastAsia="Times New Roman"/>
          <w:b/>
          <w:bCs/>
          <w:sz w:val="22"/>
          <w:szCs w:val="22"/>
          <w:lang w:val="en-US"/>
        </w:rPr>
        <w:t>:</w:t>
      </w:r>
      <w:r w:rsidRPr="00304BE6">
        <w:rPr>
          <w:rFonts w:eastAsia="Times New Roman"/>
          <w:sz w:val="22"/>
          <w:szCs w:val="22"/>
        </w:rPr>
        <w:t xml:space="preserve"> </w:t>
      </w:r>
      <w:r>
        <w:rPr>
          <w:rFonts w:eastAsia="Times New Roman"/>
          <w:sz w:val="22"/>
          <w:szCs w:val="22"/>
        </w:rPr>
        <w:t xml:space="preserve">RAN1 should support </w:t>
      </w:r>
      <w:r w:rsidRPr="005F1B1F">
        <w:rPr>
          <w:sz w:val="22"/>
          <w:szCs w:val="22"/>
        </w:rPr>
        <w:t>the link is per SRS resource basis</w:t>
      </w:r>
      <w:r>
        <w:rPr>
          <w:sz w:val="22"/>
          <w:szCs w:val="22"/>
        </w:rPr>
        <w:t xml:space="preserve"> (option 3).</w:t>
      </w:r>
    </w:p>
    <w:p w14:paraId="41C1A720" w14:textId="77777777" w:rsidR="007B0C6E" w:rsidRDefault="007B0C6E" w:rsidP="007B0C6E">
      <w:pPr>
        <w:snapToGrid w:val="0"/>
        <w:spacing w:after="0"/>
        <w:jc w:val="both"/>
        <w:rPr>
          <w:sz w:val="22"/>
          <w:szCs w:val="22"/>
          <w:lang w:eastAsia="x-none"/>
        </w:rPr>
      </w:pPr>
      <w:r w:rsidRPr="005F1B1F">
        <w:rPr>
          <w:b/>
          <w:bCs/>
          <w:sz w:val="22"/>
          <w:szCs w:val="22"/>
          <w:lang w:eastAsia="x-none"/>
        </w:rPr>
        <w:t>Proposal</w:t>
      </w:r>
      <w:r>
        <w:rPr>
          <w:b/>
          <w:bCs/>
          <w:sz w:val="22"/>
          <w:szCs w:val="22"/>
          <w:lang w:eastAsia="x-none"/>
        </w:rPr>
        <w:t xml:space="preserve"> </w:t>
      </w:r>
      <w:r>
        <w:rPr>
          <w:b/>
          <w:bCs/>
          <w:sz w:val="22"/>
          <w:szCs w:val="22"/>
          <w:lang w:eastAsia="x-none"/>
        </w:rPr>
        <w:t>1</w:t>
      </w:r>
      <w:r>
        <w:rPr>
          <w:b/>
          <w:bCs/>
          <w:sz w:val="22"/>
          <w:szCs w:val="22"/>
          <w:lang w:eastAsia="x-none"/>
        </w:rPr>
        <w:t>1</w:t>
      </w:r>
      <w:r w:rsidRPr="005F1B1F">
        <w:rPr>
          <w:b/>
          <w:bCs/>
          <w:sz w:val="22"/>
          <w:szCs w:val="22"/>
          <w:lang w:eastAsia="x-none"/>
        </w:rPr>
        <w:t>:</w:t>
      </w:r>
      <w:r w:rsidRPr="005F1B1F">
        <w:rPr>
          <w:sz w:val="22"/>
          <w:szCs w:val="22"/>
          <w:lang w:eastAsia="x-none"/>
        </w:rPr>
        <w:t xml:space="preserve"> </w:t>
      </w:r>
      <w:r w:rsidRPr="00387696">
        <w:rPr>
          <w:sz w:val="22"/>
          <w:szCs w:val="22"/>
          <w:lang w:eastAsia="x-none"/>
        </w:rPr>
        <w:t xml:space="preserve">If the reporting of RSRP per </w:t>
      </w:r>
      <w:r>
        <w:rPr>
          <w:sz w:val="22"/>
          <w:szCs w:val="22"/>
          <w:lang w:eastAsia="x-none"/>
        </w:rPr>
        <w:t>CC</w:t>
      </w:r>
      <w:r w:rsidRPr="00387696">
        <w:rPr>
          <w:sz w:val="22"/>
          <w:szCs w:val="22"/>
          <w:lang w:eastAsia="x-none"/>
        </w:rPr>
        <w:t xml:space="preserve"> is default, </w:t>
      </w:r>
      <w:r>
        <w:rPr>
          <w:sz w:val="22"/>
          <w:szCs w:val="22"/>
          <w:lang w:eastAsia="x-none"/>
        </w:rPr>
        <w:t>no</w:t>
      </w:r>
      <w:r w:rsidRPr="00387696">
        <w:rPr>
          <w:sz w:val="22"/>
          <w:szCs w:val="22"/>
          <w:lang w:eastAsia="x-none"/>
        </w:rPr>
        <w:t xml:space="preserve"> need to report </w:t>
      </w:r>
      <w:r>
        <w:rPr>
          <w:sz w:val="22"/>
          <w:szCs w:val="22"/>
          <w:lang w:eastAsia="x-none"/>
        </w:rPr>
        <w:t xml:space="preserve">a joint </w:t>
      </w:r>
      <w:r w:rsidRPr="00387696">
        <w:rPr>
          <w:sz w:val="22"/>
          <w:szCs w:val="22"/>
          <w:lang w:eastAsia="x-none"/>
        </w:rPr>
        <w:t xml:space="preserve">RSRP across </w:t>
      </w:r>
      <w:r>
        <w:rPr>
          <w:sz w:val="22"/>
          <w:szCs w:val="22"/>
          <w:lang w:eastAsia="x-none"/>
        </w:rPr>
        <w:t>CC</w:t>
      </w:r>
      <w:r w:rsidRPr="00387696">
        <w:rPr>
          <w:sz w:val="22"/>
          <w:szCs w:val="22"/>
          <w:lang w:eastAsia="x-none"/>
        </w:rPr>
        <w:t>s</w:t>
      </w:r>
      <w:r>
        <w:rPr>
          <w:sz w:val="22"/>
          <w:szCs w:val="22"/>
          <w:lang w:eastAsia="x-none"/>
        </w:rPr>
        <w:t>.</w:t>
      </w:r>
    </w:p>
    <w:p w14:paraId="436ABF3C" w14:textId="77777777" w:rsidR="007B0C6E" w:rsidRPr="00E959A5" w:rsidRDefault="007B0C6E" w:rsidP="007B0C6E">
      <w:pPr>
        <w:spacing w:before="240"/>
        <w:rPr>
          <w:sz w:val="22"/>
          <w:szCs w:val="22"/>
          <w:lang w:eastAsia="x-none"/>
        </w:rPr>
      </w:pPr>
      <w:r w:rsidRPr="00E959A5">
        <w:rPr>
          <w:b/>
          <w:bCs/>
          <w:sz w:val="22"/>
          <w:szCs w:val="22"/>
        </w:rPr>
        <w:t xml:space="preserve">Proposal </w:t>
      </w:r>
      <w:r>
        <w:rPr>
          <w:b/>
          <w:bCs/>
          <w:sz w:val="22"/>
          <w:szCs w:val="22"/>
        </w:rPr>
        <w:t>12</w:t>
      </w:r>
      <w:r w:rsidRPr="00E959A5">
        <w:rPr>
          <w:sz w:val="22"/>
          <w:szCs w:val="22"/>
        </w:rPr>
        <w:t xml:space="preserve">: </w:t>
      </w:r>
      <w:r>
        <w:rPr>
          <w:sz w:val="22"/>
          <w:szCs w:val="22"/>
        </w:rPr>
        <w:t>Support i</w:t>
      </w:r>
      <w:r w:rsidRPr="00E959A5">
        <w:rPr>
          <w:sz w:val="22"/>
          <w:szCs w:val="22"/>
        </w:rPr>
        <w:t>n a measurement report,</w:t>
      </w:r>
      <w:r w:rsidRPr="00E959A5">
        <w:rPr>
          <w:sz w:val="22"/>
          <w:szCs w:val="22"/>
          <w:lang w:eastAsia="x-none"/>
        </w:rPr>
        <w:t xml:space="preserve"> the </w:t>
      </w:r>
      <w:r>
        <w:rPr>
          <w:sz w:val="22"/>
          <w:szCs w:val="22"/>
          <w:lang w:eastAsia="x-none"/>
        </w:rPr>
        <w:t>gNB</w:t>
      </w:r>
      <w:r w:rsidRPr="00E959A5">
        <w:rPr>
          <w:sz w:val="22"/>
          <w:szCs w:val="22"/>
          <w:lang w:eastAsia="x-none"/>
        </w:rPr>
        <w:t xml:space="preserve"> reports </w:t>
      </w:r>
      <w:r>
        <w:rPr>
          <w:sz w:val="22"/>
          <w:szCs w:val="22"/>
          <w:lang w:eastAsia="x-none"/>
        </w:rPr>
        <w:t>CC</w:t>
      </w:r>
      <w:r w:rsidRPr="00E959A5">
        <w:rPr>
          <w:sz w:val="22"/>
          <w:szCs w:val="22"/>
          <w:lang w:eastAsia="x-none"/>
        </w:rPr>
        <w:t xml:space="preserve"> ID</w:t>
      </w:r>
      <w:r>
        <w:rPr>
          <w:sz w:val="22"/>
          <w:szCs w:val="22"/>
          <w:lang w:eastAsia="x-none"/>
        </w:rPr>
        <w:t>s</w:t>
      </w:r>
      <w:r w:rsidRPr="00E959A5">
        <w:rPr>
          <w:sz w:val="22"/>
          <w:szCs w:val="22"/>
          <w:lang w:eastAsia="x-none"/>
        </w:rPr>
        <w:t xml:space="preserve"> to indicate which </w:t>
      </w:r>
      <w:r>
        <w:rPr>
          <w:sz w:val="22"/>
          <w:szCs w:val="22"/>
          <w:lang w:eastAsia="x-none"/>
        </w:rPr>
        <w:t>CC</w:t>
      </w:r>
      <w:r w:rsidRPr="00E959A5">
        <w:rPr>
          <w:sz w:val="22"/>
          <w:szCs w:val="22"/>
          <w:lang w:eastAsia="x-none"/>
        </w:rPr>
        <w:t>s are used to perform the joint measurement.</w:t>
      </w:r>
    </w:p>
    <w:p w14:paraId="1E8BEDB5" w14:textId="77777777" w:rsidR="009034E1" w:rsidRDefault="009034E1" w:rsidP="009034E1">
      <w:pPr>
        <w:snapToGrid w:val="0"/>
        <w:rPr>
          <w:sz w:val="22"/>
          <w:szCs w:val="22"/>
        </w:rPr>
      </w:pPr>
      <w:r w:rsidRPr="005F1B1F">
        <w:rPr>
          <w:b/>
          <w:bCs/>
          <w:sz w:val="22"/>
          <w:szCs w:val="22"/>
          <w:lang w:eastAsia="x-none"/>
        </w:rPr>
        <w:t>Proposal</w:t>
      </w:r>
      <w:r>
        <w:rPr>
          <w:b/>
          <w:bCs/>
          <w:sz w:val="22"/>
          <w:szCs w:val="22"/>
          <w:lang w:eastAsia="x-none"/>
        </w:rPr>
        <w:t xml:space="preserve"> </w:t>
      </w:r>
      <w:r>
        <w:rPr>
          <w:b/>
          <w:bCs/>
          <w:sz w:val="22"/>
          <w:szCs w:val="22"/>
          <w:lang w:eastAsia="x-none"/>
        </w:rPr>
        <w:t>1</w:t>
      </w:r>
      <w:r>
        <w:rPr>
          <w:b/>
          <w:bCs/>
          <w:sz w:val="22"/>
          <w:szCs w:val="22"/>
          <w:lang w:eastAsia="x-none"/>
        </w:rPr>
        <w:t>3</w:t>
      </w:r>
      <w:r w:rsidRPr="005F1B1F">
        <w:rPr>
          <w:b/>
          <w:bCs/>
          <w:sz w:val="22"/>
          <w:szCs w:val="22"/>
          <w:lang w:eastAsia="x-none"/>
        </w:rPr>
        <w:t>:</w:t>
      </w:r>
      <w:r w:rsidRPr="005F1B1F">
        <w:rPr>
          <w:sz w:val="22"/>
          <w:szCs w:val="22"/>
          <w:lang w:eastAsia="x-none"/>
        </w:rPr>
        <w:t xml:space="preserve"> </w:t>
      </w:r>
      <w:r>
        <w:rPr>
          <w:sz w:val="22"/>
          <w:szCs w:val="22"/>
          <w:lang w:eastAsia="x-none"/>
        </w:rPr>
        <w:t>RAN1 supports single DCI triggering aperiodic positioning SRS resources across multiple carriers.</w:t>
      </w:r>
    </w:p>
    <w:p w14:paraId="7EFA6200" w14:textId="77777777" w:rsidR="009034E1" w:rsidRPr="00314DFD" w:rsidRDefault="009034E1" w:rsidP="009034E1">
      <w:pPr>
        <w:overflowPunct/>
        <w:autoSpaceDE/>
        <w:autoSpaceDN/>
        <w:adjustRightInd/>
        <w:spacing w:after="0"/>
        <w:textAlignment w:val="auto"/>
        <w:rPr>
          <w:sz w:val="22"/>
          <w:szCs w:val="22"/>
        </w:rPr>
      </w:pPr>
      <w:r w:rsidRPr="005907CB">
        <w:rPr>
          <w:b/>
          <w:bCs/>
          <w:sz w:val="22"/>
          <w:szCs w:val="22"/>
        </w:rPr>
        <w:t xml:space="preserve">Proposal </w:t>
      </w:r>
      <w:r>
        <w:rPr>
          <w:b/>
          <w:bCs/>
          <w:sz w:val="22"/>
          <w:szCs w:val="22"/>
        </w:rPr>
        <w:t>14</w:t>
      </w:r>
      <w:r w:rsidRPr="005907CB">
        <w:rPr>
          <w:b/>
          <w:bCs/>
          <w:sz w:val="22"/>
          <w:szCs w:val="22"/>
        </w:rPr>
        <w:t xml:space="preserve">: </w:t>
      </w:r>
      <w:r w:rsidRPr="005907CB">
        <w:rPr>
          <w:sz w:val="22"/>
          <w:szCs w:val="22"/>
        </w:rPr>
        <w:t>RAN1 support</w:t>
      </w:r>
      <w:r>
        <w:rPr>
          <w:sz w:val="22"/>
          <w:szCs w:val="22"/>
        </w:rPr>
        <w:t>s UE to select a part of</w:t>
      </w:r>
      <w:r w:rsidRPr="005907CB">
        <w:rPr>
          <w:sz w:val="22"/>
          <w:szCs w:val="22"/>
        </w:rPr>
        <w:t xml:space="preserve"> </w:t>
      </w:r>
      <w:r>
        <w:rPr>
          <w:sz w:val="22"/>
          <w:szCs w:val="22"/>
        </w:rPr>
        <w:t xml:space="preserve">configured CCs for SRS bandwidth aggregation when </w:t>
      </w:r>
      <w:r w:rsidRPr="005F1B1F">
        <w:rPr>
          <w:sz w:val="22"/>
          <w:szCs w:val="22"/>
        </w:rPr>
        <w:t xml:space="preserve">the total uplink transmission power </w:t>
      </w:r>
      <w:r>
        <w:rPr>
          <w:sz w:val="22"/>
          <w:szCs w:val="22"/>
        </w:rPr>
        <w:t xml:space="preserve">in a transmission occasion </w:t>
      </w:r>
      <w:r w:rsidRPr="005F1B1F">
        <w:rPr>
          <w:sz w:val="22"/>
          <w:szCs w:val="22"/>
        </w:rPr>
        <w:t xml:space="preserve">exceeds </w:t>
      </w:r>
      <w:r>
        <w:rPr>
          <w:sz w:val="22"/>
          <w:szCs w:val="22"/>
        </w:rPr>
        <w:t>the UE maximum power.</w:t>
      </w:r>
    </w:p>
    <w:p w14:paraId="4ED14084" w14:textId="5F4B2EE8" w:rsidR="009034E1" w:rsidRDefault="009034E1" w:rsidP="00C75957">
      <w:pPr>
        <w:overflowPunct/>
        <w:autoSpaceDE/>
        <w:autoSpaceDN/>
        <w:adjustRightInd/>
        <w:spacing w:before="240"/>
        <w:textAlignment w:val="auto"/>
        <w:rPr>
          <w:sz w:val="22"/>
          <w:szCs w:val="22"/>
        </w:rPr>
      </w:pPr>
      <w:r w:rsidRPr="0066523E">
        <w:rPr>
          <w:b/>
          <w:bCs/>
          <w:sz w:val="22"/>
          <w:szCs w:val="22"/>
        </w:rPr>
        <w:t xml:space="preserve">Proposal </w:t>
      </w:r>
      <w:r>
        <w:rPr>
          <w:b/>
          <w:bCs/>
          <w:sz w:val="22"/>
          <w:szCs w:val="22"/>
        </w:rPr>
        <w:t>15</w:t>
      </w:r>
      <w:r w:rsidRPr="0066523E">
        <w:rPr>
          <w:b/>
          <w:bCs/>
          <w:sz w:val="22"/>
          <w:szCs w:val="22"/>
        </w:rPr>
        <w:t xml:space="preserve">: </w:t>
      </w:r>
      <w:r>
        <w:rPr>
          <w:sz w:val="22"/>
          <w:szCs w:val="22"/>
        </w:rPr>
        <w:t>Support Alt.2.</w:t>
      </w:r>
    </w:p>
    <w:p w14:paraId="34A07A79" w14:textId="77777777" w:rsidR="009034E1" w:rsidRPr="005907CB" w:rsidRDefault="009034E1" w:rsidP="009034E1">
      <w:pPr>
        <w:overflowPunct/>
        <w:autoSpaceDE/>
        <w:autoSpaceDN/>
        <w:adjustRightInd/>
        <w:spacing w:after="0"/>
        <w:textAlignment w:val="auto"/>
        <w:rPr>
          <w:rFonts w:eastAsia="Times New Roman"/>
          <w:sz w:val="22"/>
          <w:szCs w:val="22"/>
        </w:rPr>
      </w:pPr>
      <w:r w:rsidRPr="006C53DB">
        <w:rPr>
          <w:rFonts w:eastAsia="Times New Roman"/>
          <w:b/>
          <w:bCs/>
          <w:sz w:val="22"/>
          <w:szCs w:val="22"/>
        </w:rPr>
        <w:t xml:space="preserve">Proposal </w:t>
      </w:r>
      <w:r>
        <w:rPr>
          <w:rFonts w:eastAsia="Times New Roman"/>
          <w:b/>
          <w:bCs/>
          <w:sz w:val="22"/>
          <w:szCs w:val="22"/>
        </w:rPr>
        <w:t>16</w:t>
      </w:r>
      <w:r w:rsidRPr="006C53DB">
        <w:rPr>
          <w:rFonts w:eastAsia="Times New Roman"/>
          <w:b/>
          <w:bCs/>
          <w:sz w:val="22"/>
          <w:szCs w:val="22"/>
        </w:rPr>
        <w:t>:</w:t>
      </w:r>
      <w:r>
        <w:rPr>
          <w:rFonts w:eastAsia="Times New Roman"/>
          <w:sz w:val="22"/>
          <w:szCs w:val="22"/>
        </w:rPr>
        <w:t xml:space="preserve"> </w:t>
      </w:r>
      <w:r w:rsidRPr="003C730D">
        <w:rPr>
          <w:rFonts w:eastAsia="Times New Roman"/>
          <w:sz w:val="22"/>
          <w:szCs w:val="22"/>
        </w:rPr>
        <w:t xml:space="preserve">RAN1 </w:t>
      </w:r>
      <w:r>
        <w:rPr>
          <w:rFonts w:eastAsia="Times New Roman"/>
          <w:sz w:val="22"/>
          <w:szCs w:val="22"/>
        </w:rPr>
        <w:t>supports a single TEG ID reporting across multiple PFLs.</w:t>
      </w:r>
    </w:p>
    <w:p w14:paraId="447CA517" w14:textId="7D16AB7B" w:rsidR="00FD3934" w:rsidRPr="003A74B1" w:rsidRDefault="00FD3934" w:rsidP="004F4060">
      <w:pPr>
        <w:pStyle w:val="Heading1"/>
        <w:rPr>
          <w:lang w:val="en-US"/>
        </w:rPr>
      </w:pPr>
      <w:r w:rsidRPr="003A74B1">
        <w:rPr>
          <w:lang w:val="en-US"/>
        </w:rPr>
        <w:t>References</w:t>
      </w:r>
    </w:p>
    <w:p w14:paraId="5AAF88C0" w14:textId="402A7F69" w:rsidR="00CC2A98" w:rsidRPr="00B65C11" w:rsidRDefault="007275E1" w:rsidP="004F4060">
      <w:pPr>
        <w:pStyle w:val="ListParagraph"/>
        <w:numPr>
          <w:ilvl w:val="0"/>
          <w:numId w:val="12"/>
        </w:numPr>
        <w:tabs>
          <w:tab w:val="left" w:pos="284"/>
        </w:tabs>
        <w:spacing w:after="120"/>
        <w:ind w:left="284" w:hanging="284"/>
        <w:jc w:val="both"/>
        <w:rPr>
          <w:rFonts w:eastAsia="MS Mincho"/>
          <w:lang w:val="en-US" w:eastAsia="ja-JP"/>
        </w:rPr>
      </w:pPr>
      <w:bookmarkStart w:id="8" w:name="_Ref100325078"/>
      <w:r w:rsidRPr="00B61E0D">
        <w:rPr>
          <w:rFonts w:eastAsia="MS Mincho"/>
          <w:lang w:val="en-US" w:eastAsia="ja-JP"/>
        </w:rPr>
        <w:t>RP-2</w:t>
      </w:r>
      <w:r>
        <w:rPr>
          <w:rFonts w:eastAsia="MS Mincho"/>
          <w:lang w:val="en-US" w:eastAsia="ja-JP"/>
        </w:rPr>
        <w:t>30328</w:t>
      </w:r>
      <w:r w:rsidR="00CC2A98" w:rsidRPr="00B65C11">
        <w:rPr>
          <w:rFonts w:eastAsia="MS Mincho"/>
          <w:lang w:val="en-US" w:eastAsia="ja-JP"/>
        </w:rPr>
        <w:t>, “</w:t>
      </w:r>
      <w:r w:rsidR="00542D0A" w:rsidRPr="00B65C11">
        <w:rPr>
          <w:rFonts w:eastAsia="MS Mincho"/>
          <w:lang w:val="en-US" w:eastAsia="ja-JP"/>
        </w:rPr>
        <w:t>Expanded and Improved NR Positioning</w:t>
      </w:r>
      <w:r w:rsidR="00CC2A98" w:rsidRPr="00B65C11">
        <w:rPr>
          <w:rFonts w:eastAsia="MS Mincho"/>
          <w:lang w:val="en-US" w:eastAsia="ja-JP"/>
        </w:rPr>
        <w:t>”</w:t>
      </w:r>
      <w:bookmarkEnd w:id="8"/>
    </w:p>
    <w:p w14:paraId="4887A56A" w14:textId="152EC619" w:rsidR="001E6BDE" w:rsidRPr="008F694D" w:rsidRDefault="00506499" w:rsidP="004F4060">
      <w:pPr>
        <w:pStyle w:val="ListParagraph"/>
        <w:numPr>
          <w:ilvl w:val="0"/>
          <w:numId w:val="12"/>
        </w:numPr>
        <w:tabs>
          <w:tab w:val="left" w:pos="284"/>
        </w:tabs>
        <w:spacing w:after="120"/>
        <w:ind w:left="284" w:hanging="284"/>
        <w:jc w:val="both"/>
        <w:rPr>
          <w:rFonts w:eastAsia="MS Mincho"/>
          <w:lang w:val="en-US" w:eastAsia="ja-JP"/>
        </w:rPr>
      </w:pPr>
      <w:r w:rsidRPr="008F694D">
        <w:rPr>
          <w:rFonts w:eastAsia="MS Mincho"/>
          <w:lang w:val="en-US" w:eastAsia="ja-JP"/>
        </w:rPr>
        <w:t>R1-23</w:t>
      </w:r>
      <w:r w:rsidR="00B65C11" w:rsidRPr="008F694D">
        <w:rPr>
          <w:rFonts w:eastAsia="MS Mincho"/>
          <w:lang w:val="en-US" w:eastAsia="ja-JP"/>
        </w:rPr>
        <w:t>0</w:t>
      </w:r>
      <w:r w:rsidR="008F694D" w:rsidRPr="005907CB">
        <w:rPr>
          <w:rFonts w:eastAsia="MS Mincho"/>
          <w:lang w:val="en-US" w:eastAsia="ja-JP"/>
        </w:rPr>
        <w:t>5178</w:t>
      </w:r>
      <w:r w:rsidR="00E52AD0" w:rsidRPr="008F694D">
        <w:rPr>
          <w:rFonts w:eastAsia="MS Mincho"/>
          <w:lang w:val="en-US" w:eastAsia="ja-JP"/>
        </w:rPr>
        <w:t>, “Views on LPHAP”, Nokia, Nokia Shanghai Bell</w:t>
      </w:r>
    </w:p>
    <w:p w14:paraId="41B8599C" w14:textId="3A81A5B6" w:rsidR="00E52AD0" w:rsidRPr="008F694D" w:rsidRDefault="00506499" w:rsidP="004F4060">
      <w:pPr>
        <w:pStyle w:val="ListParagraph"/>
        <w:numPr>
          <w:ilvl w:val="0"/>
          <w:numId w:val="12"/>
        </w:numPr>
        <w:tabs>
          <w:tab w:val="left" w:pos="284"/>
        </w:tabs>
        <w:spacing w:after="120"/>
        <w:ind w:left="284" w:hanging="284"/>
        <w:jc w:val="both"/>
        <w:rPr>
          <w:rFonts w:eastAsia="MS Mincho"/>
          <w:lang w:val="en-US" w:eastAsia="ja-JP"/>
        </w:rPr>
      </w:pPr>
      <w:r w:rsidRPr="008F694D">
        <w:rPr>
          <w:rFonts w:eastAsia="MS Mincho"/>
          <w:lang w:val="en-US" w:eastAsia="ja-JP"/>
        </w:rPr>
        <w:t>R1-</w:t>
      </w:r>
      <w:r w:rsidR="008F694D" w:rsidRPr="008F694D">
        <w:rPr>
          <w:rFonts w:eastAsia="MS Mincho"/>
          <w:lang w:val="en-US" w:eastAsia="ja-JP"/>
        </w:rPr>
        <w:t>2305177</w:t>
      </w:r>
      <w:r w:rsidR="00E52AD0" w:rsidRPr="008F694D">
        <w:rPr>
          <w:rFonts w:eastAsia="MS Mincho"/>
          <w:lang w:val="en-US" w:eastAsia="ja-JP"/>
        </w:rPr>
        <w:t>, “Views on NR DL and UL Carrier phase positioning”, Nokia, Nokia Shanghai Bell</w:t>
      </w:r>
    </w:p>
    <w:p w14:paraId="56000F9C" w14:textId="1ABEFD41" w:rsidR="00E52AD0" w:rsidRPr="008F694D" w:rsidRDefault="00506499" w:rsidP="004F4060">
      <w:pPr>
        <w:pStyle w:val="ListParagraph"/>
        <w:numPr>
          <w:ilvl w:val="0"/>
          <w:numId w:val="12"/>
        </w:numPr>
        <w:tabs>
          <w:tab w:val="left" w:pos="284"/>
        </w:tabs>
        <w:spacing w:after="120"/>
        <w:ind w:left="284" w:hanging="284"/>
        <w:jc w:val="both"/>
        <w:rPr>
          <w:rFonts w:eastAsia="MS Mincho"/>
          <w:lang w:val="en-US" w:eastAsia="ja-JP"/>
        </w:rPr>
      </w:pPr>
      <w:r w:rsidRPr="008F694D">
        <w:rPr>
          <w:rFonts w:eastAsia="MS Mincho"/>
          <w:lang w:val="en-US" w:eastAsia="ja-JP"/>
        </w:rPr>
        <w:t>R1-23</w:t>
      </w:r>
      <w:r w:rsidR="00B65C11" w:rsidRPr="008F694D">
        <w:rPr>
          <w:rFonts w:eastAsia="MS Mincho"/>
          <w:lang w:val="en-US" w:eastAsia="ja-JP"/>
        </w:rPr>
        <w:t>0</w:t>
      </w:r>
      <w:r w:rsidR="008F694D" w:rsidRPr="005907CB">
        <w:rPr>
          <w:rFonts w:eastAsia="MS Mincho"/>
          <w:lang w:val="en-US" w:eastAsia="ja-JP"/>
        </w:rPr>
        <w:t>5180</w:t>
      </w:r>
      <w:r w:rsidR="00E52AD0" w:rsidRPr="008F694D">
        <w:rPr>
          <w:rFonts w:eastAsia="MS Mincho"/>
          <w:lang w:val="en-US" w:eastAsia="ja-JP"/>
        </w:rPr>
        <w:t>, “Views on Positioning for RedCap UEs”, Nokia, Nokia Shanghai Bell</w:t>
      </w:r>
    </w:p>
    <w:p w14:paraId="4879E5F3" w14:textId="2C065AB1" w:rsidR="00E15ADF" w:rsidRPr="008F694D" w:rsidRDefault="00506499" w:rsidP="004F4060">
      <w:pPr>
        <w:pStyle w:val="ListParagraph"/>
        <w:numPr>
          <w:ilvl w:val="0"/>
          <w:numId w:val="12"/>
        </w:numPr>
        <w:tabs>
          <w:tab w:val="left" w:pos="284"/>
        </w:tabs>
        <w:spacing w:after="120"/>
        <w:ind w:left="284" w:hanging="284"/>
        <w:jc w:val="both"/>
        <w:rPr>
          <w:rFonts w:eastAsia="MS Mincho"/>
          <w:lang w:val="en-US" w:eastAsia="ja-JP"/>
        </w:rPr>
      </w:pPr>
      <w:r w:rsidRPr="008F694D">
        <w:rPr>
          <w:rFonts w:eastAsia="MS Mincho"/>
          <w:lang w:val="en-US" w:eastAsia="ja-JP"/>
        </w:rPr>
        <w:t>R1-23</w:t>
      </w:r>
      <w:r w:rsidR="00B65C11" w:rsidRPr="008F694D">
        <w:rPr>
          <w:rFonts w:eastAsia="MS Mincho"/>
          <w:lang w:val="en-US" w:eastAsia="ja-JP"/>
        </w:rPr>
        <w:t>0</w:t>
      </w:r>
      <w:r w:rsidR="008F694D" w:rsidRPr="005907CB">
        <w:rPr>
          <w:rFonts w:eastAsia="MS Mincho"/>
          <w:lang w:val="en-US" w:eastAsia="ja-JP"/>
        </w:rPr>
        <w:t>4345</w:t>
      </w:r>
      <w:r w:rsidR="00E15ADF" w:rsidRPr="008F694D">
        <w:rPr>
          <w:rFonts w:eastAsia="MS Mincho"/>
          <w:lang w:val="en-US" w:eastAsia="ja-JP"/>
        </w:rPr>
        <w:t>, “Design of SL positioning reference signal SL-PRS”, Nokia, Nokia Shanghai Bell</w:t>
      </w:r>
    </w:p>
    <w:p w14:paraId="07778408" w14:textId="0AD1F4FF" w:rsidR="00E15ADF" w:rsidRPr="008F694D" w:rsidRDefault="00506499" w:rsidP="004F4060">
      <w:pPr>
        <w:pStyle w:val="ListParagraph"/>
        <w:numPr>
          <w:ilvl w:val="0"/>
          <w:numId w:val="12"/>
        </w:numPr>
        <w:tabs>
          <w:tab w:val="left" w:pos="284"/>
        </w:tabs>
        <w:spacing w:after="120"/>
        <w:ind w:left="284" w:hanging="284"/>
        <w:jc w:val="both"/>
        <w:rPr>
          <w:rFonts w:eastAsia="MS Mincho"/>
          <w:lang w:val="en-US" w:eastAsia="ja-JP"/>
        </w:rPr>
      </w:pPr>
      <w:r w:rsidRPr="008F694D">
        <w:rPr>
          <w:rFonts w:eastAsia="MS Mincho"/>
          <w:lang w:val="en-US" w:eastAsia="ja-JP"/>
        </w:rPr>
        <w:t>R1-23</w:t>
      </w:r>
      <w:r w:rsidR="00B65C11" w:rsidRPr="008F694D">
        <w:rPr>
          <w:rFonts w:eastAsia="MS Mincho"/>
          <w:lang w:val="en-US" w:eastAsia="ja-JP"/>
        </w:rPr>
        <w:t>0</w:t>
      </w:r>
      <w:r w:rsidR="008F694D" w:rsidRPr="005907CB">
        <w:rPr>
          <w:rFonts w:eastAsia="MS Mincho"/>
          <w:lang w:val="en-US" w:eastAsia="ja-JP"/>
        </w:rPr>
        <w:t>4346</w:t>
      </w:r>
      <w:r w:rsidR="00E15ADF" w:rsidRPr="008F694D">
        <w:rPr>
          <w:rFonts w:eastAsia="MS Mincho"/>
          <w:lang w:val="en-US" w:eastAsia="ja-JP"/>
        </w:rPr>
        <w:t>, “On measurements and reporting for SL positioning”, Nokia, Nokia Shanghai Bell</w:t>
      </w:r>
    </w:p>
    <w:p w14:paraId="7FC20EFF" w14:textId="33B0930F" w:rsidR="00E52AD0" w:rsidRPr="00E15ADF" w:rsidRDefault="00506499" w:rsidP="004F4060">
      <w:pPr>
        <w:pStyle w:val="ListParagraph"/>
        <w:numPr>
          <w:ilvl w:val="0"/>
          <w:numId w:val="12"/>
        </w:numPr>
        <w:tabs>
          <w:tab w:val="left" w:pos="284"/>
        </w:tabs>
        <w:spacing w:after="120"/>
        <w:ind w:left="284" w:hanging="284"/>
        <w:jc w:val="both"/>
        <w:rPr>
          <w:rFonts w:eastAsia="MS Mincho"/>
          <w:lang w:val="en-US" w:eastAsia="ja-JP"/>
        </w:rPr>
      </w:pPr>
      <w:r w:rsidRPr="008F694D">
        <w:rPr>
          <w:rFonts w:eastAsia="MS Mincho"/>
          <w:lang w:val="en-US" w:eastAsia="ja-JP"/>
        </w:rPr>
        <w:t>R1-23</w:t>
      </w:r>
      <w:r w:rsidR="00B65C11" w:rsidRPr="008F694D">
        <w:rPr>
          <w:rFonts w:eastAsia="MS Mincho"/>
          <w:lang w:val="en-US" w:eastAsia="ja-JP"/>
        </w:rPr>
        <w:t>0</w:t>
      </w:r>
      <w:r w:rsidR="008F694D" w:rsidRPr="005907CB">
        <w:rPr>
          <w:rFonts w:eastAsia="MS Mincho"/>
          <w:lang w:val="en-US" w:eastAsia="ja-JP"/>
        </w:rPr>
        <w:t>4347</w:t>
      </w:r>
      <w:r w:rsidR="00E15ADF" w:rsidRPr="008F694D">
        <w:rPr>
          <w:rFonts w:eastAsia="MS Mincho"/>
          <w:lang w:val="en-US" w:eastAsia="ja-JP"/>
        </w:rPr>
        <w:t>, “On resource</w:t>
      </w:r>
      <w:r w:rsidR="00E15ADF" w:rsidRPr="009C7D04">
        <w:rPr>
          <w:rFonts w:eastAsia="MS Mincho"/>
          <w:lang w:val="en-US" w:eastAsia="ja-JP"/>
        </w:rPr>
        <w:t xml:space="preserve"> allocation for SL positioning reference signal”, Nokia, Nokia Shanghai Bell</w:t>
      </w:r>
    </w:p>
    <w:sectPr w:rsidR="00E52AD0" w:rsidRPr="00E15ADF"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821DE" w14:textId="77777777" w:rsidR="00A676B5" w:rsidRDefault="00A676B5">
      <w:r>
        <w:separator/>
      </w:r>
    </w:p>
  </w:endnote>
  <w:endnote w:type="continuationSeparator" w:id="0">
    <w:p w14:paraId="1F592D54" w14:textId="77777777" w:rsidR="00A676B5" w:rsidRDefault="00A676B5">
      <w:r>
        <w:continuationSeparator/>
      </w:r>
    </w:p>
  </w:endnote>
  <w:endnote w:type="continuationNotice" w:id="1">
    <w:p w14:paraId="3E625EBF" w14:textId="77777777" w:rsidR="00A676B5" w:rsidRDefault="00A676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247C5" w14:textId="77777777" w:rsidR="00A676B5" w:rsidRDefault="00A676B5">
      <w:r>
        <w:separator/>
      </w:r>
    </w:p>
  </w:footnote>
  <w:footnote w:type="continuationSeparator" w:id="0">
    <w:p w14:paraId="2BBD75B9" w14:textId="77777777" w:rsidR="00A676B5" w:rsidRDefault="00A676B5">
      <w:r>
        <w:continuationSeparator/>
      </w:r>
    </w:p>
  </w:footnote>
  <w:footnote w:type="continuationNotice" w:id="1">
    <w:p w14:paraId="00DCA0BE" w14:textId="77777777" w:rsidR="00A676B5" w:rsidRDefault="00A676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3"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8048FD"/>
    <w:multiLevelType w:val="hybridMultilevel"/>
    <w:tmpl w:val="17D80FF2"/>
    <w:lvl w:ilvl="0" w:tplc="F3E2DFC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987005"/>
    <w:multiLevelType w:val="hybridMultilevel"/>
    <w:tmpl w:val="9F0AB9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CCC2068"/>
    <w:multiLevelType w:val="hybridMultilevel"/>
    <w:tmpl w:val="BAE6807E"/>
    <w:lvl w:ilvl="0" w:tplc="F168E5DC">
      <w:start w:val="1"/>
      <w:numFmt w:val="decimal"/>
      <w:lvlText w:val="[%1]"/>
      <w:lvlJc w:val="left"/>
      <w:pPr>
        <w:ind w:left="720" w:hanging="360"/>
      </w:pPr>
      <w:rPr>
        <w:rFonts w:hint="default"/>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9"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2"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3" w15:restartNumberingAfterBreak="0">
    <w:nsid w:val="4E7C3A3E"/>
    <w:multiLevelType w:val="hybridMultilevel"/>
    <w:tmpl w:val="D57237C0"/>
    <w:lvl w:ilvl="0" w:tplc="5EB6C19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69138B7"/>
    <w:multiLevelType w:val="hybridMultilevel"/>
    <w:tmpl w:val="667C0552"/>
    <w:lvl w:ilvl="0" w:tplc="595210B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397A90"/>
    <w:multiLevelType w:val="hybridMultilevel"/>
    <w:tmpl w:val="69F8B8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8C0E7E"/>
    <w:multiLevelType w:val="hybridMultilevel"/>
    <w:tmpl w:val="0178C3BC"/>
    <w:lvl w:ilvl="0" w:tplc="D96A4EF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2"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5"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27"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577790357">
    <w:abstractNumId w:val="5"/>
  </w:num>
  <w:num w:numId="2" w16cid:durableId="221526788">
    <w:abstractNumId w:val="11"/>
  </w:num>
  <w:num w:numId="3" w16cid:durableId="2025356433">
    <w:abstractNumId w:val="27"/>
  </w:num>
  <w:num w:numId="4" w16cid:durableId="1382093692">
    <w:abstractNumId w:val="12"/>
  </w:num>
  <w:num w:numId="5" w16cid:durableId="2104760825">
    <w:abstractNumId w:val="10"/>
  </w:num>
  <w:num w:numId="6" w16cid:durableId="606275914">
    <w:abstractNumId w:val="2"/>
  </w:num>
  <w:num w:numId="7" w16cid:durableId="543372354">
    <w:abstractNumId w:val="24"/>
  </w:num>
  <w:num w:numId="8" w16cid:durableId="2117868629">
    <w:abstractNumId w:val="8"/>
  </w:num>
  <w:num w:numId="9" w16cid:durableId="1857768929">
    <w:abstractNumId w:val="26"/>
  </w:num>
  <w:num w:numId="10" w16cid:durableId="1841849483">
    <w:abstractNumId w:val="21"/>
  </w:num>
  <w:num w:numId="11" w16cid:durableId="1362826489">
    <w:abstractNumId w:val="9"/>
  </w:num>
  <w:num w:numId="12" w16cid:durableId="1362054388">
    <w:abstractNumId w:val="7"/>
  </w:num>
  <w:num w:numId="13" w16cid:durableId="638069381">
    <w:abstractNumId w:val="20"/>
  </w:num>
  <w:num w:numId="14" w16cid:durableId="213856969">
    <w:abstractNumId w:val="0"/>
  </w:num>
  <w:num w:numId="15" w16cid:durableId="628509653">
    <w:abstractNumId w:val="16"/>
  </w:num>
  <w:num w:numId="16" w16cid:durableId="695078670">
    <w:abstractNumId w:val="19"/>
  </w:num>
  <w:num w:numId="17" w16cid:durableId="749620289">
    <w:abstractNumId w:val="17"/>
  </w:num>
  <w:num w:numId="18" w16cid:durableId="627853080">
    <w:abstractNumId w:val="6"/>
  </w:num>
  <w:num w:numId="19" w16cid:durableId="837157199">
    <w:abstractNumId w:val="15"/>
  </w:num>
  <w:num w:numId="20" w16cid:durableId="1590694674">
    <w:abstractNumId w:val="25"/>
  </w:num>
  <w:num w:numId="21" w16cid:durableId="1020619248">
    <w:abstractNumId w:val="23"/>
  </w:num>
  <w:num w:numId="22" w16cid:durableId="1541354430">
    <w:abstractNumId w:val="14"/>
  </w:num>
  <w:num w:numId="23" w16cid:durableId="126438784">
    <w:abstractNumId w:val="18"/>
  </w:num>
  <w:num w:numId="24" w16cid:durableId="105738763">
    <w:abstractNumId w:val="1"/>
  </w:num>
  <w:num w:numId="25" w16cid:durableId="1723284007">
    <w:abstractNumId w:val="22"/>
  </w:num>
  <w:num w:numId="26" w16cid:durableId="1694499893">
    <w:abstractNumId w:val="3"/>
  </w:num>
  <w:num w:numId="27" w16cid:durableId="1809279159">
    <w:abstractNumId w:val="4"/>
  </w:num>
  <w:num w:numId="28" w16cid:durableId="153497814">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43"/>
    <w:rsid w:val="000032D6"/>
    <w:rsid w:val="00003368"/>
    <w:rsid w:val="0000343A"/>
    <w:rsid w:val="00003804"/>
    <w:rsid w:val="00003811"/>
    <w:rsid w:val="0000389D"/>
    <w:rsid w:val="0000397A"/>
    <w:rsid w:val="00003E4F"/>
    <w:rsid w:val="00004249"/>
    <w:rsid w:val="0000470D"/>
    <w:rsid w:val="0000494E"/>
    <w:rsid w:val="00004AD6"/>
    <w:rsid w:val="00005492"/>
    <w:rsid w:val="00005711"/>
    <w:rsid w:val="00005DC1"/>
    <w:rsid w:val="0000626F"/>
    <w:rsid w:val="00006559"/>
    <w:rsid w:val="000068C6"/>
    <w:rsid w:val="00006A9E"/>
    <w:rsid w:val="00006BB1"/>
    <w:rsid w:val="00006DB3"/>
    <w:rsid w:val="00006DE9"/>
    <w:rsid w:val="000072EB"/>
    <w:rsid w:val="000074C4"/>
    <w:rsid w:val="00007649"/>
    <w:rsid w:val="00010102"/>
    <w:rsid w:val="0001071D"/>
    <w:rsid w:val="000109AB"/>
    <w:rsid w:val="00010CA8"/>
    <w:rsid w:val="00010D0B"/>
    <w:rsid w:val="00010F89"/>
    <w:rsid w:val="00011212"/>
    <w:rsid w:val="00011641"/>
    <w:rsid w:val="0001170C"/>
    <w:rsid w:val="00011766"/>
    <w:rsid w:val="00011B64"/>
    <w:rsid w:val="00011C5F"/>
    <w:rsid w:val="000122B6"/>
    <w:rsid w:val="0001245C"/>
    <w:rsid w:val="000124F1"/>
    <w:rsid w:val="000125C7"/>
    <w:rsid w:val="00012886"/>
    <w:rsid w:val="00012B85"/>
    <w:rsid w:val="00012ECB"/>
    <w:rsid w:val="00012F21"/>
    <w:rsid w:val="00013337"/>
    <w:rsid w:val="0001350A"/>
    <w:rsid w:val="0001365D"/>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77B"/>
    <w:rsid w:val="00016AA0"/>
    <w:rsid w:val="00016B1D"/>
    <w:rsid w:val="00016D5F"/>
    <w:rsid w:val="000170B6"/>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42B"/>
    <w:rsid w:val="000215D4"/>
    <w:rsid w:val="000218DB"/>
    <w:rsid w:val="0002193D"/>
    <w:rsid w:val="00021942"/>
    <w:rsid w:val="00021990"/>
    <w:rsid w:val="00021D44"/>
    <w:rsid w:val="00021ECE"/>
    <w:rsid w:val="000223C4"/>
    <w:rsid w:val="00022660"/>
    <w:rsid w:val="00022684"/>
    <w:rsid w:val="00022790"/>
    <w:rsid w:val="00022C9F"/>
    <w:rsid w:val="00022EE7"/>
    <w:rsid w:val="000233CF"/>
    <w:rsid w:val="000234F7"/>
    <w:rsid w:val="00023606"/>
    <w:rsid w:val="00023774"/>
    <w:rsid w:val="000239E6"/>
    <w:rsid w:val="00023DCF"/>
    <w:rsid w:val="00023E1C"/>
    <w:rsid w:val="00023F7A"/>
    <w:rsid w:val="000240FE"/>
    <w:rsid w:val="000244C6"/>
    <w:rsid w:val="00024B53"/>
    <w:rsid w:val="00024D00"/>
    <w:rsid w:val="00024F69"/>
    <w:rsid w:val="00025131"/>
    <w:rsid w:val="00025533"/>
    <w:rsid w:val="00025B5C"/>
    <w:rsid w:val="00025C24"/>
    <w:rsid w:val="00025D50"/>
    <w:rsid w:val="00026065"/>
    <w:rsid w:val="0002616D"/>
    <w:rsid w:val="000261BE"/>
    <w:rsid w:val="000264C3"/>
    <w:rsid w:val="000265B1"/>
    <w:rsid w:val="000265D7"/>
    <w:rsid w:val="0002682C"/>
    <w:rsid w:val="00026944"/>
    <w:rsid w:val="000269F3"/>
    <w:rsid w:val="0002766A"/>
    <w:rsid w:val="00027A38"/>
    <w:rsid w:val="00027BB9"/>
    <w:rsid w:val="00027BCE"/>
    <w:rsid w:val="00027CAF"/>
    <w:rsid w:val="00027D6E"/>
    <w:rsid w:val="00027F0D"/>
    <w:rsid w:val="0003031C"/>
    <w:rsid w:val="000304CE"/>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BBF"/>
    <w:rsid w:val="00032D9B"/>
    <w:rsid w:val="00032E4B"/>
    <w:rsid w:val="00032E97"/>
    <w:rsid w:val="00033148"/>
    <w:rsid w:val="000332E5"/>
    <w:rsid w:val="000335FF"/>
    <w:rsid w:val="00033CC0"/>
    <w:rsid w:val="00034373"/>
    <w:rsid w:val="00034617"/>
    <w:rsid w:val="00034912"/>
    <w:rsid w:val="00034A06"/>
    <w:rsid w:val="00034F88"/>
    <w:rsid w:val="00034F92"/>
    <w:rsid w:val="0003525C"/>
    <w:rsid w:val="000353D3"/>
    <w:rsid w:val="00035BDA"/>
    <w:rsid w:val="00035CFC"/>
    <w:rsid w:val="00035E68"/>
    <w:rsid w:val="00036189"/>
    <w:rsid w:val="0003660C"/>
    <w:rsid w:val="000367A2"/>
    <w:rsid w:val="00036A4E"/>
    <w:rsid w:val="00036B9D"/>
    <w:rsid w:val="00036E2F"/>
    <w:rsid w:val="0003709D"/>
    <w:rsid w:val="000374DF"/>
    <w:rsid w:val="000375B8"/>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9D"/>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2E91"/>
    <w:rsid w:val="00043475"/>
    <w:rsid w:val="00043852"/>
    <w:rsid w:val="00043886"/>
    <w:rsid w:val="00043A1C"/>
    <w:rsid w:val="00043B31"/>
    <w:rsid w:val="00043CB2"/>
    <w:rsid w:val="00043D40"/>
    <w:rsid w:val="0004410E"/>
    <w:rsid w:val="0004434D"/>
    <w:rsid w:val="0004598A"/>
    <w:rsid w:val="00045A46"/>
    <w:rsid w:val="00045B69"/>
    <w:rsid w:val="00045DAA"/>
    <w:rsid w:val="00045E1B"/>
    <w:rsid w:val="00045ED4"/>
    <w:rsid w:val="00045F6E"/>
    <w:rsid w:val="00045FDB"/>
    <w:rsid w:val="000461E3"/>
    <w:rsid w:val="00046A1B"/>
    <w:rsid w:val="00046A41"/>
    <w:rsid w:val="00047534"/>
    <w:rsid w:val="00047AD1"/>
    <w:rsid w:val="00047C99"/>
    <w:rsid w:val="00047EC0"/>
    <w:rsid w:val="00047EDF"/>
    <w:rsid w:val="00050022"/>
    <w:rsid w:val="00050107"/>
    <w:rsid w:val="0005018D"/>
    <w:rsid w:val="0005048D"/>
    <w:rsid w:val="000505CE"/>
    <w:rsid w:val="0005068C"/>
    <w:rsid w:val="00050921"/>
    <w:rsid w:val="00050C10"/>
    <w:rsid w:val="00050CC3"/>
    <w:rsid w:val="000511F9"/>
    <w:rsid w:val="0005124C"/>
    <w:rsid w:val="000513F1"/>
    <w:rsid w:val="00051419"/>
    <w:rsid w:val="00051647"/>
    <w:rsid w:val="00051745"/>
    <w:rsid w:val="00051B70"/>
    <w:rsid w:val="00051F4D"/>
    <w:rsid w:val="00051FE0"/>
    <w:rsid w:val="000521B9"/>
    <w:rsid w:val="00052254"/>
    <w:rsid w:val="00052277"/>
    <w:rsid w:val="000522BD"/>
    <w:rsid w:val="00052605"/>
    <w:rsid w:val="000528A2"/>
    <w:rsid w:val="00052A7C"/>
    <w:rsid w:val="00052BED"/>
    <w:rsid w:val="00052C32"/>
    <w:rsid w:val="00052DE1"/>
    <w:rsid w:val="00052E94"/>
    <w:rsid w:val="000535F1"/>
    <w:rsid w:val="000538D6"/>
    <w:rsid w:val="00053AD8"/>
    <w:rsid w:val="00053B1F"/>
    <w:rsid w:val="00053E0B"/>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08"/>
    <w:rsid w:val="00055C7E"/>
    <w:rsid w:val="0005623E"/>
    <w:rsid w:val="00056544"/>
    <w:rsid w:val="0005660C"/>
    <w:rsid w:val="00056613"/>
    <w:rsid w:val="00056B48"/>
    <w:rsid w:val="00056DB4"/>
    <w:rsid w:val="00056F94"/>
    <w:rsid w:val="00056FB2"/>
    <w:rsid w:val="00057152"/>
    <w:rsid w:val="000574B7"/>
    <w:rsid w:val="00057630"/>
    <w:rsid w:val="00057992"/>
    <w:rsid w:val="00060184"/>
    <w:rsid w:val="00060297"/>
    <w:rsid w:val="00060647"/>
    <w:rsid w:val="0006099A"/>
    <w:rsid w:val="00060EAB"/>
    <w:rsid w:val="0006102B"/>
    <w:rsid w:val="00061299"/>
    <w:rsid w:val="00061430"/>
    <w:rsid w:val="0006160E"/>
    <w:rsid w:val="000620EF"/>
    <w:rsid w:val="00062517"/>
    <w:rsid w:val="00062648"/>
    <w:rsid w:val="00062934"/>
    <w:rsid w:val="00062C53"/>
    <w:rsid w:val="00062CF1"/>
    <w:rsid w:val="00062F9C"/>
    <w:rsid w:val="000630CE"/>
    <w:rsid w:val="000631D7"/>
    <w:rsid w:val="00063403"/>
    <w:rsid w:val="00063427"/>
    <w:rsid w:val="000634CE"/>
    <w:rsid w:val="000636F1"/>
    <w:rsid w:val="000639AA"/>
    <w:rsid w:val="00063BBD"/>
    <w:rsid w:val="00063BFF"/>
    <w:rsid w:val="00063D9E"/>
    <w:rsid w:val="00063DA2"/>
    <w:rsid w:val="00064039"/>
    <w:rsid w:val="00064084"/>
    <w:rsid w:val="00064234"/>
    <w:rsid w:val="00064318"/>
    <w:rsid w:val="0006450A"/>
    <w:rsid w:val="0006457E"/>
    <w:rsid w:val="00064751"/>
    <w:rsid w:val="00064806"/>
    <w:rsid w:val="000648C4"/>
    <w:rsid w:val="00064AD3"/>
    <w:rsid w:val="00064EA3"/>
    <w:rsid w:val="000651B0"/>
    <w:rsid w:val="000653AF"/>
    <w:rsid w:val="000653C3"/>
    <w:rsid w:val="0006583A"/>
    <w:rsid w:val="00065917"/>
    <w:rsid w:val="00065987"/>
    <w:rsid w:val="00065B69"/>
    <w:rsid w:val="00065F75"/>
    <w:rsid w:val="00065FCB"/>
    <w:rsid w:val="000663E6"/>
    <w:rsid w:val="00067092"/>
    <w:rsid w:val="000671D8"/>
    <w:rsid w:val="000673CB"/>
    <w:rsid w:val="00067596"/>
    <w:rsid w:val="000675E5"/>
    <w:rsid w:val="000676BD"/>
    <w:rsid w:val="00067761"/>
    <w:rsid w:val="00067788"/>
    <w:rsid w:val="000678FA"/>
    <w:rsid w:val="00067924"/>
    <w:rsid w:val="0006795A"/>
    <w:rsid w:val="0006797B"/>
    <w:rsid w:val="00067B04"/>
    <w:rsid w:val="0007015C"/>
    <w:rsid w:val="00070289"/>
    <w:rsid w:val="0007038E"/>
    <w:rsid w:val="0007056B"/>
    <w:rsid w:val="00070723"/>
    <w:rsid w:val="00070751"/>
    <w:rsid w:val="00070806"/>
    <w:rsid w:val="00070B74"/>
    <w:rsid w:val="00071366"/>
    <w:rsid w:val="00071672"/>
    <w:rsid w:val="000716E0"/>
    <w:rsid w:val="00071F75"/>
    <w:rsid w:val="000721AE"/>
    <w:rsid w:val="000725B6"/>
    <w:rsid w:val="000726F4"/>
    <w:rsid w:val="000727ED"/>
    <w:rsid w:val="00072ED4"/>
    <w:rsid w:val="00072FD4"/>
    <w:rsid w:val="00072FFC"/>
    <w:rsid w:val="00073503"/>
    <w:rsid w:val="00073A24"/>
    <w:rsid w:val="00073B92"/>
    <w:rsid w:val="00073BCC"/>
    <w:rsid w:val="00073D0E"/>
    <w:rsid w:val="00074322"/>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670"/>
    <w:rsid w:val="00076DB1"/>
    <w:rsid w:val="00076F5E"/>
    <w:rsid w:val="00076F94"/>
    <w:rsid w:val="000770AF"/>
    <w:rsid w:val="000771D9"/>
    <w:rsid w:val="000776EE"/>
    <w:rsid w:val="00077959"/>
    <w:rsid w:val="00080080"/>
    <w:rsid w:val="000801D9"/>
    <w:rsid w:val="0008047D"/>
    <w:rsid w:val="00080E89"/>
    <w:rsid w:val="0008105D"/>
    <w:rsid w:val="00081171"/>
    <w:rsid w:val="000812BC"/>
    <w:rsid w:val="00081387"/>
    <w:rsid w:val="00081B44"/>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A51"/>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888"/>
    <w:rsid w:val="00087C0A"/>
    <w:rsid w:val="00087E05"/>
    <w:rsid w:val="00087E56"/>
    <w:rsid w:val="00087F53"/>
    <w:rsid w:val="0009066E"/>
    <w:rsid w:val="00090861"/>
    <w:rsid w:val="00090BDB"/>
    <w:rsid w:val="00090DBB"/>
    <w:rsid w:val="00090EBC"/>
    <w:rsid w:val="0009125E"/>
    <w:rsid w:val="00091A24"/>
    <w:rsid w:val="00091E5E"/>
    <w:rsid w:val="000922AD"/>
    <w:rsid w:val="000924A5"/>
    <w:rsid w:val="000928ED"/>
    <w:rsid w:val="00092A56"/>
    <w:rsid w:val="00092A7E"/>
    <w:rsid w:val="000931D3"/>
    <w:rsid w:val="000932DB"/>
    <w:rsid w:val="000932E8"/>
    <w:rsid w:val="00093315"/>
    <w:rsid w:val="000934C2"/>
    <w:rsid w:val="00093520"/>
    <w:rsid w:val="0009356D"/>
    <w:rsid w:val="00093985"/>
    <w:rsid w:val="00093F74"/>
    <w:rsid w:val="00093F86"/>
    <w:rsid w:val="00094219"/>
    <w:rsid w:val="000944C9"/>
    <w:rsid w:val="000947AA"/>
    <w:rsid w:val="00094AE6"/>
    <w:rsid w:val="00094C34"/>
    <w:rsid w:val="00094E32"/>
    <w:rsid w:val="00094FF5"/>
    <w:rsid w:val="00095469"/>
    <w:rsid w:val="00095766"/>
    <w:rsid w:val="00095D33"/>
    <w:rsid w:val="00095EEC"/>
    <w:rsid w:val="00095F4F"/>
    <w:rsid w:val="000962CD"/>
    <w:rsid w:val="000963C2"/>
    <w:rsid w:val="0009652F"/>
    <w:rsid w:val="00096557"/>
    <w:rsid w:val="000967E9"/>
    <w:rsid w:val="000967EB"/>
    <w:rsid w:val="00096891"/>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1F9E"/>
    <w:rsid w:val="000A202E"/>
    <w:rsid w:val="000A20BA"/>
    <w:rsid w:val="000A2668"/>
    <w:rsid w:val="000A26AE"/>
    <w:rsid w:val="000A287F"/>
    <w:rsid w:val="000A2D8D"/>
    <w:rsid w:val="000A2D98"/>
    <w:rsid w:val="000A307D"/>
    <w:rsid w:val="000A356B"/>
    <w:rsid w:val="000A3803"/>
    <w:rsid w:val="000A3A5E"/>
    <w:rsid w:val="000A3A8C"/>
    <w:rsid w:val="000A3AD1"/>
    <w:rsid w:val="000A3C4F"/>
    <w:rsid w:val="000A3D29"/>
    <w:rsid w:val="000A3F91"/>
    <w:rsid w:val="000A46A6"/>
    <w:rsid w:val="000A47E2"/>
    <w:rsid w:val="000A4BFA"/>
    <w:rsid w:val="000A4D7C"/>
    <w:rsid w:val="000A4E58"/>
    <w:rsid w:val="000A529B"/>
    <w:rsid w:val="000A5593"/>
    <w:rsid w:val="000A55FE"/>
    <w:rsid w:val="000A5721"/>
    <w:rsid w:val="000A5DC4"/>
    <w:rsid w:val="000A609E"/>
    <w:rsid w:val="000A6A09"/>
    <w:rsid w:val="000A6A0B"/>
    <w:rsid w:val="000A6CC2"/>
    <w:rsid w:val="000A6D30"/>
    <w:rsid w:val="000A6EB0"/>
    <w:rsid w:val="000A727E"/>
    <w:rsid w:val="000A7332"/>
    <w:rsid w:val="000A74B5"/>
    <w:rsid w:val="000A78B8"/>
    <w:rsid w:val="000A7939"/>
    <w:rsid w:val="000A7AB0"/>
    <w:rsid w:val="000A7CC4"/>
    <w:rsid w:val="000B0141"/>
    <w:rsid w:val="000B04B5"/>
    <w:rsid w:val="000B0884"/>
    <w:rsid w:val="000B09A5"/>
    <w:rsid w:val="000B0B6F"/>
    <w:rsid w:val="000B0C06"/>
    <w:rsid w:val="000B0FC9"/>
    <w:rsid w:val="000B13C6"/>
    <w:rsid w:val="000B167E"/>
    <w:rsid w:val="000B1848"/>
    <w:rsid w:val="000B1A4C"/>
    <w:rsid w:val="000B1B3D"/>
    <w:rsid w:val="000B1C2F"/>
    <w:rsid w:val="000B1EEC"/>
    <w:rsid w:val="000B1F62"/>
    <w:rsid w:val="000B223B"/>
    <w:rsid w:val="000B266F"/>
    <w:rsid w:val="000B26BB"/>
    <w:rsid w:val="000B2736"/>
    <w:rsid w:val="000B28FE"/>
    <w:rsid w:val="000B2C27"/>
    <w:rsid w:val="000B2D84"/>
    <w:rsid w:val="000B2EFD"/>
    <w:rsid w:val="000B2F39"/>
    <w:rsid w:val="000B338B"/>
    <w:rsid w:val="000B33D3"/>
    <w:rsid w:val="000B33F6"/>
    <w:rsid w:val="000B3454"/>
    <w:rsid w:val="000B3798"/>
    <w:rsid w:val="000B37C4"/>
    <w:rsid w:val="000B37DB"/>
    <w:rsid w:val="000B38EB"/>
    <w:rsid w:val="000B39D7"/>
    <w:rsid w:val="000B3A5C"/>
    <w:rsid w:val="000B3D42"/>
    <w:rsid w:val="000B3E25"/>
    <w:rsid w:val="000B3F94"/>
    <w:rsid w:val="000B45EF"/>
    <w:rsid w:val="000B46BC"/>
    <w:rsid w:val="000B47DA"/>
    <w:rsid w:val="000B4C44"/>
    <w:rsid w:val="000B5282"/>
    <w:rsid w:val="000B5524"/>
    <w:rsid w:val="000B5673"/>
    <w:rsid w:val="000B5875"/>
    <w:rsid w:val="000B5B02"/>
    <w:rsid w:val="000B5C74"/>
    <w:rsid w:val="000B5E24"/>
    <w:rsid w:val="000B64B0"/>
    <w:rsid w:val="000B64E9"/>
    <w:rsid w:val="000B64FA"/>
    <w:rsid w:val="000B674F"/>
    <w:rsid w:val="000B6A1C"/>
    <w:rsid w:val="000B6BFF"/>
    <w:rsid w:val="000B6C5E"/>
    <w:rsid w:val="000B6C7C"/>
    <w:rsid w:val="000B6F86"/>
    <w:rsid w:val="000B7063"/>
    <w:rsid w:val="000B7604"/>
    <w:rsid w:val="000B766E"/>
    <w:rsid w:val="000B76C0"/>
    <w:rsid w:val="000B7712"/>
    <w:rsid w:val="000B7FDB"/>
    <w:rsid w:val="000C0051"/>
    <w:rsid w:val="000C0167"/>
    <w:rsid w:val="000C02D7"/>
    <w:rsid w:val="000C05A5"/>
    <w:rsid w:val="000C0611"/>
    <w:rsid w:val="000C09BE"/>
    <w:rsid w:val="000C09E8"/>
    <w:rsid w:val="000C0E11"/>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82B"/>
    <w:rsid w:val="000C3A00"/>
    <w:rsid w:val="000C3DCB"/>
    <w:rsid w:val="000C3DD8"/>
    <w:rsid w:val="000C3E10"/>
    <w:rsid w:val="000C3E11"/>
    <w:rsid w:val="000C416E"/>
    <w:rsid w:val="000C421D"/>
    <w:rsid w:val="000C4399"/>
    <w:rsid w:val="000C4413"/>
    <w:rsid w:val="000C4545"/>
    <w:rsid w:val="000C479C"/>
    <w:rsid w:val="000C4BEF"/>
    <w:rsid w:val="000C4DA4"/>
    <w:rsid w:val="000C4F4E"/>
    <w:rsid w:val="000C505B"/>
    <w:rsid w:val="000C51B7"/>
    <w:rsid w:val="000C51E5"/>
    <w:rsid w:val="000C532D"/>
    <w:rsid w:val="000C5524"/>
    <w:rsid w:val="000C56E7"/>
    <w:rsid w:val="000C5733"/>
    <w:rsid w:val="000C5A11"/>
    <w:rsid w:val="000C5B64"/>
    <w:rsid w:val="000C5D80"/>
    <w:rsid w:val="000C615C"/>
    <w:rsid w:val="000C6666"/>
    <w:rsid w:val="000C6AB5"/>
    <w:rsid w:val="000C72CE"/>
    <w:rsid w:val="000C77CA"/>
    <w:rsid w:val="000C789E"/>
    <w:rsid w:val="000C7B05"/>
    <w:rsid w:val="000C7BEC"/>
    <w:rsid w:val="000D0254"/>
    <w:rsid w:val="000D04CA"/>
    <w:rsid w:val="000D056B"/>
    <w:rsid w:val="000D0590"/>
    <w:rsid w:val="000D094C"/>
    <w:rsid w:val="000D0C91"/>
    <w:rsid w:val="000D0E28"/>
    <w:rsid w:val="000D0F86"/>
    <w:rsid w:val="000D11C1"/>
    <w:rsid w:val="000D1448"/>
    <w:rsid w:val="000D16CE"/>
    <w:rsid w:val="000D1897"/>
    <w:rsid w:val="000D1A7A"/>
    <w:rsid w:val="000D1E19"/>
    <w:rsid w:val="000D1E5F"/>
    <w:rsid w:val="000D1E60"/>
    <w:rsid w:val="000D2254"/>
    <w:rsid w:val="000D24B2"/>
    <w:rsid w:val="000D269B"/>
    <w:rsid w:val="000D273F"/>
    <w:rsid w:val="000D276C"/>
    <w:rsid w:val="000D29A9"/>
    <w:rsid w:val="000D2C45"/>
    <w:rsid w:val="000D2D76"/>
    <w:rsid w:val="000D2E96"/>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D74"/>
    <w:rsid w:val="000D6E66"/>
    <w:rsid w:val="000D7659"/>
    <w:rsid w:val="000D7668"/>
    <w:rsid w:val="000D775F"/>
    <w:rsid w:val="000D784C"/>
    <w:rsid w:val="000D7D03"/>
    <w:rsid w:val="000D7D6F"/>
    <w:rsid w:val="000D7E26"/>
    <w:rsid w:val="000E0033"/>
    <w:rsid w:val="000E0660"/>
    <w:rsid w:val="000E06E2"/>
    <w:rsid w:val="000E08D7"/>
    <w:rsid w:val="000E0B77"/>
    <w:rsid w:val="000E0D66"/>
    <w:rsid w:val="000E0DC8"/>
    <w:rsid w:val="000E0ECC"/>
    <w:rsid w:val="000E1525"/>
    <w:rsid w:val="000E16F8"/>
    <w:rsid w:val="000E18EB"/>
    <w:rsid w:val="000E192E"/>
    <w:rsid w:val="000E1946"/>
    <w:rsid w:val="000E1C4E"/>
    <w:rsid w:val="000E1D5A"/>
    <w:rsid w:val="000E2004"/>
    <w:rsid w:val="000E2342"/>
    <w:rsid w:val="000E2C18"/>
    <w:rsid w:val="000E319B"/>
    <w:rsid w:val="000E3258"/>
    <w:rsid w:val="000E3317"/>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D5C"/>
    <w:rsid w:val="000E6F3F"/>
    <w:rsid w:val="000E701E"/>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7DA"/>
    <w:rsid w:val="000F19F7"/>
    <w:rsid w:val="000F1CEB"/>
    <w:rsid w:val="000F2176"/>
    <w:rsid w:val="000F2D63"/>
    <w:rsid w:val="000F2F1F"/>
    <w:rsid w:val="000F30CF"/>
    <w:rsid w:val="000F328B"/>
    <w:rsid w:val="000F33FB"/>
    <w:rsid w:val="000F3693"/>
    <w:rsid w:val="000F3F95"/>
    <w:rsid w:val="000F41B0"/>
    <w:rsid w:val="000F41B3"/>
    <w:rsid w:val="000F457C"/>
    <w:rsid w:val="000F4695"/>
    <w:rsid w:val="000F47AC"/>
    <w:rsid w:val="000F4A31"/>
    <w:rsid w:val="000F4C3E"/>
    <w:rsid w:val="000F4E31"/>
    <w:rsid w:val="000F516A"/>
    <w:rsid w:val="000F518F"/>
    <w:rsid w:val="000F536B"/>
    <w:rsid w:val="000F5644"/>
    <w:rsid w:val="000F5E0C"/>
    <w:rsid w:val="000F5FB6"/>
    <w:rsid w:val="000F6167"/>
    <w:rsid w:val="000F6206"/>
    <w:rsid w:val="000F666C"/>
    <w:rsid w:val="000F6873"/>
    <w:rsid w:val="000F694A"/>
    <w:rsid w:val="000F7191"/>
    <w:rsid w:val="000F7230"/>
    <w:rsid w:val="000F79A0"/>
    <w:rsid w:val="000F79D6"/>
    <w:rsid w:val="000F7BBA"/>
    <w:rsid w:val="000F7DA3"/>
    <w:rsid w:val="000F7EDF"/>
    <w:rsid w:val="000F7F21"/>
    <w:rsid w:val="001001EC"/>
    <w:rsid w:val="00100266"/>
    <w:rsid w:val="00100487"/>
    <w:rsid w:val="001005D2"/>
    <w:rsid w:val="001008E4"/>
    <w:rsid w:val="00100A49"/>
    <w:rsid w:val="00100D8B"/>
    <w:rsid w:val="00100E7C"/>
    <w:rsid w:val="0010116F"/>
    <w:rsid w:val="001011D0"/>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4DFD"/>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2A"/>
    <w:rsid w:val="00110178"/>
    <w:rsid w:val="0011035C"/>
    <w:rsid w:val="0011044D"/>
    <w:rsid w:val="00110719"/>
    <w:rsid w:val="001107D9"/>
    <w:rsid w:val="00110C17"/>
    <w:rsid w:val="00110D50"/>
    <w:rsid w:val="001110F8"/>
    <w:rsid w:val="0011133D"/>
    <w:rsid w:val="00111385"/>
    <w:rsid w:val="00111621"/>
    <w:rsid w:val="00111631"/>
    <w:rsid w:val="0011163A"/>
    <w:rsid w:val="00111664"/>
    <w:rsid w:val="001116C3"/>
    <w:rsid w:val="00111DD8"/>
    <w:rsid w:val="00112575"/>
    <w:rsid w:val="0011260B"/>
    <w:rsid w:val="0011290E"/>
    <w:rsid w:val="0011295E"/>
    <w:rsid w:val="00112AF3"/>
    <w:rsid w:val="00112BE5"/>
    <w:rsid w:val="00112CF7"/>
    <w:rsid w:val="00112DC7"/>
    <w:rsid w:val="00112E34"/>
    <w:rsid w:val="00112FF7"/>
    <w:rsid w:val="001131E2"/>
    <w:rsid w:val="00113DD0"/>
    <w:rsid w:val="00113DF2"/>
    <w:rsid w:val="00113E32"/>
    <w:rsid w:val="001140EA"/>
    <w:rsid w:val="00114704"/>
    <w:rsid w:val="00114A19"/>
    <w:rsid w:val="00114D77"/>
    <w:rsid w:val="001152C2"/>
    <w:rsid w:val="0011578A"/>
    <w:rsid w:val="00115C29"/>
    <w:rsid w:val="00115C80"/>
    <w:rsid w:val="00115EB2"/>
    <w:rsid w:val="001162EF"/>
    <w:rsid w:val="00116C91"/>
    <w:rsid w:val="00116D13"/>
    <w:rsid w:val="00116EFD"/>
    <w:rsid w:val="001171B7"/>
    <w:rsid w:val="001179D2"/>
    <w:rsid w:val="001202F7"/>
    <w:rsid w:val="0012030D"/>
    <w:rsid w:val="00120D63"/>
    <w:rsid w:val="00120FB7"/>
    <w:rsid w:val="0012145B"/>
    <w:rsid w:val="001215C4"/>
    <w:rsid w:val="001216BA"/>
    <w:rsid w:val="001218AC"/>
    <w:rsid w:val="001225F0"/>
    <w:rsid w:val="0012280F"/>
    <w:rsid w:val="00122832"/>
    <w:rsid w:val="001229D2"/>
    <w:rsid w:val="001229DC"/>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728"/>
    <w:rsid w:val="001308B4"/>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2E"/>
    <w:rsid w:val="001325DB"/>
    <w:rsid w:val="00132744"/>
    <w:rsid w:val="00132AE1"/>
    <w:rsid w:val="00132D3D"/>
    <w:rsid w:val="00133183"/>
    <w:rsid w:val="001331D9"/>
    <w:rsid w:val="0013324B"/>
    <w:rsid w:val="00133309"/>
    <w:rsid w:val="001334F5"/>
    <w:rsid w:val="001335FF"/>
    <w:rsid w:val="00133A34"/>
    <w:rsid w:val="00133AC7"/>
    <w:rsid w:val="00134340"/>
    <w:rsid w:val="00134416"/>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23"/>
    <w:rsid w:val="00137577"/>
    <w:rsid w:val="001375BC"/>
    <w:rsid w:val="0013790F"/>
    <w:rsid w:val="00137D78"/>
    <w:rsid w:val="00140006"/>
    <w:rsid w:val="00140137"/>
    <w:rsid w:val="00140456"/>
    <w:rsid w:val="001406CE"/>
    <w:rsid w:val="0014080B"/>
    <w:rsid w:val="00140A92"/>
    <w:rsid w:val="00140B73"/>
    <w:rsid w:val="00140E0D"/>
    <w:rsid w:val="001412A7"/>
    <w:rsid w:val="001412D2"/>
    <w:rsid w:val="001414D1"/>
    <w:rsid w:val="001419AA"/>
    <w:rsid w:val="00141B3E"/>
    <w:rsid w:val="00141D5B"/>
    <w:rsid w:val="00141E24"/>
    <w:rsid w:val="00141FA8"/>
    <w:rsid w:val="00142181"/>
    <w:rsid w:val="001421D2"/>
    <w:rsid w:val="0014267A"/>
    <w:rsid w:val="00142908"/>
    <w:rsid w:val="00142970"/>
    <w:rsid w:val="0014328D"/>
    <w:rsid w:val="001432F2"/>
    <w:rsid w:val="00143592"/>
    <w:rsid w:val="00143809"/>
    <w:rsid w:val="00143C99"/>
    <w:rsid w:val="00143F92"/>
    <w:rsid w:val="001442E0"/>
    <w:rsid w:val="00144336"/>
    <w:rsid w:val="001443DC"/>
    <w:rsid w:val="0014464C"/>
    <w:rsid w:val="00144949"/>
    <w:rsid w:val="00144D9D"/>
    <w:rsid w:val="0014526A"/>
    <w:rsid w:val="00146075"/>
    <w:rsid w:val="00146182"/>
    <w:rsid w:val="001462BE"/>
    <w:rsid w:val="00146ACB"/>
    <w:rsid w:val="00146B84"/>
    <w:rsid w:val="00146D2A"/>
    <w:rsid w:val="00146DF5"/>
    <w:rsid w:val="00146E0E"/>
    <w:rsid w:val="00146F26"/>
    <w:rsid w:val="001471EC"/>
    <w:rsid w:val="00147699"/>
    <w:rsid w:val="00147905"/>
    <w:rsid w:val="00147BB2"/>
    <w:rsid w:val="00147C96"/>
    <w:rsid w:val="00147FEE"/>
    <w:rsid w:val="00147FFC"/>
    <w:rsid w:val="001500EB"/>
    <w:rsid w:val="001502C1"/>
    <w:rsid w:val="00150A20"/>
    <w:rsid w:val="00150B41"/>
    <w:rsid w:val="00150E17"/>
    <w:rsid w:val="001510A6"/>
    <w:rsid w:val="00151623"/>
    <w:rsid w:val="00151727"/>
    <w:rsid w:val="00151AD5"/>
    <w:rsid w:val="00151C8D"/>
    <w:rsid w:val="00151FC5"/>
    <w:rsid w:val="0015216F"/>
    <w:rsid w:val="00152704"/>
    <w:rsid w:val="001528B9"/>
    <w:rsid w:val="001529DE"/>
    <w:rsid w:val="00152BB8"/>
    <w:rsid w:val="00152BBF"/>
    <w:rsid w:val="00152BE8"/>
    <w:rsid w:val="00152C09"/>
    <w:rsid w:val="00152D71"/>
    <w:rsid w:val="00152E88"/>
    <w:rsid w:val="00152EC1"/>
    <w:rsid w:val="00153033"/>
    <w:rsid w:val="0015319F"/>
    <w:rsid w:val="00153463"/>
    <w:rsid w:val="0015377D"/>
    <w:rsid w:val="00153799"/>
    <w:rsid w:val="001539D2"/>
    <w:rsid w:val="00153AC8"/>
    <w:rsid w:val="00153EA0"/>
    <w:rsid w:val="00153FD4"/>
    <w:rsid w:val="0015416E"/>
    <w:rsid w:val="00154391"/>
    <w:rsid w:val="0015464A"/>
    <w:rsid w:val="001546F3"/>
    <w:rsid w:val="00154A98"/>
    <w:rsid w:val="00154CBD"/>
    <w:rsid w:val="00154E6E"/>
    <w:rsid w:val="00154F3D"/>
    <w:rsid w:val="00154F9C"/>
    <w:rsid w:val="00155103"/>
    <w:rsid w:val="00155269"/>
    <w:rsid w:val="00155571"/>
    <w:rsid w:val="001557C8"/>
    <w:rsid w:val="00155B35"/>
    <w:rsid w:val="00155EEB"/>
    <w:rsid w:val="00155F64"/>
    <w:rsid w:val="00156394"/>
    <w:rsid w:val="001563B7"/>
    <w:rsid w:val="001563B9"/>
    <w:rsid w:val="00156426"/>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91"/>
    <w:rsid w:val="00161BCE"/>
    <w:rsid w:val="00161D9C"/>
    <w:rsid w:val="00161F92"/>
    <w:rsid w:val="00162199"/>
    <w:rsid w:val="001621E4"/>
    <w:rsid w:val="0016277E"/>
    <w:rsid w:val="00162975"/>
    <w:rsid w:val="00162DE1"/>
    <w:rsid w:val="00162EF9"/>
    <w:rsid w:val="0016317D"/>
    <w:rsid w:val="00163BD0"/>
    <w:rsid w:val="00163BF5"/>
    <w:rsid w:val="00163E5B"/>
    <w:rsid w:val="00163F33"/>
    <w:rsid w:val="001641F1"/>
    <w:rsid w:val="0016436A"/>
    <w:rsid w:val="00164390"/>
    <w:rsid w:val="001643AE"/>
    <w:rsid w:val="00164441"/>
    <w:rsid w:val="001645A9"/>
    <w:rsid w:val="001646D0"/>
    <w:rsid w:val="0016492E"/>
    <w:rsid w:val="00164BB8"/>
    <w:rsid w:val="00164D3B"/>
    <w:rsid w:val="00165033"/>
    <w:rsid w:val="0016525C"/>
    <w:rsid w:val="00165A7E"/>
    <w:rsid w:val="00165E31"/>
    <w:rsid w:val="00165ED1"/>
    <w:rsid w:val="00165F9C"/>
    <w:rsid w:val="00165FA1"/>
    <w:rsid w:val="001661BC"/>
    <w:rsid w:val="0016691E"/>
    <w:rsid w:val="00166AE1"/>
    <w:rsid w:val="00166DAD"/>
    <w:rsid w:val="001670E0"/>
    <w:rsid w:val="001670EA"/>
    <w:rsid w:val="001674A0"/>
    <w:rsid w:val="00167570"/>
    <w:rsid w:val="0016770D"/>
    <w:rsid w:val="001677FC"/>
    <w:rsid w:val="00167896"/>
    <w:rsid w:val="00167CB8"/>
    <w:rsid w:val="00167E30"/>
    <w:rsid w:val="00170662"/>
    <w:rsid w:val="001706E3"/>
    <w:rsid w:val="0017070D"/>
    <w:rsid w:val="001707D2"/>
    <w:rsid w:val="00170A88"/>
    <w:rsid w:val="00170B3C"/>
    <w:rsid w:val="00170CE6"/>
    <w:rsid w:val="001712B7"/>
    <w:rsid w:val="001719F8"/>
    <w:rsid w:val="001721DC"/>
    <w:rsid w:val="0017222D"/>
    <w:rsid w:val="0017249B"/>
    <w:rsid w:val="00172578"/>
    <w:rsid w:val="001725A4"/>
    <w:rsid w:val="00172623"/>
    <w:rsid w:val="00172653"/>
    <w:rsid w:val="001728E6"/>
    <w:rsid w:val="00172F84"/>
    <w:rsid w:val="00173243"/>
    <w:rsid w:val="00173419"/>
    <w:rsid w:val="00173686"/>
    <w:rsid w:val="0017387B"/>
    <w:rsid w:val="0017412F"/>
    <w:rsid w:val="00174289"/>
    <w:rsid w:val="0017466B"/>
    <w:rsid w:val="00174803"/>
    <w:rsid w:val="00174FC4"/>
    <w:rsid w:val="00175588"/>
    <w:rsid w:val="00175600"/>
    <w:rsid w:val="0017569B"/>
    <w:rsid w:val="0017577F"/>
    <w:rsid w:val="00175974"/>
    <w:rsid w:val="00175F57"/>
    <w:rsid w:val="0017625C"/>
    <w:rsid w:val="00176538"/>
    <w:rsid w:val="0017674F"/>
    <w:rsid w:val="00176BA9"/>
    <w:rsid w:val="00176D0F"/>
    <w:rsid w:val="00176D2D"/>
    <w:rsid w:val="001771D9"/>
    <w:rsid w:val="001771EF"/>
    <w:rsid w:val="0017722F"/>
    <w:rsid w:val="0017727E"/>
    <w:rsid w:val="00177497"/>
    <w:rsid w:val="00177664"/>
    <w:rsid w:val="001776E8"/>
    <w:rsid w:val="001776EC"/>
    <w:rsid w:val="00177884"/>
    <w:rsid w:val="001779E5"/>
    <w:rsid w:val="001779F1"/>
    <w:rsid w:val="00177A9C"/>
    <w:rsid w:val="00177D62"/>
    <w:rsid w:val="00177E80"/>
    <w:rsid w:val="001802CA"/>
    <w:rsid w:val="0018034D"/>
    <w:rsid w:val="001807E8"/>
    <w:rsid w:val="00180921"/>
    <w:rsid w:val="0018093D"/>
    <w:rsid w:val="00180CCD"/>
    <w:rsid w:val="0018129E"/>
    <w:rsid w:val="00181794"/>
    <w:rsid w:val="00181899"/>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726"/>
    <w:rsid w:val="0018490F"/>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12"/>
    <w:rsid w:val="001904A6"/>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776"/>
    <w:rsid w:val="00193790"/>
    <w:rsid w:val="001941E8"/>
    <w:rsid w:val="0019466E"/>
    <w:rsid w:val="00194A0C"/>
    <w:rsid w:val="00194CC8"/>
    <w:rsid w:val="00194D78"/>
    <w:rsid w:val="00194E1D"/>
    <w:rsid w:val="00194E4E"/>
    <w:rsid w:val="00195284"/>
    <w:rsid w:val="001953C2"/>
    <w:rsid w:val="0019567B"/>
    <w:rsid w:val="00195E78"/>
    <w:rsid w:val="00196086"/>
    <w:rsid w:val="001962DA"/>
    <w:rsid w:val="00196560"/>
    <w:rsid w:val="001965FC"/>
    <w:rsid w:val="00196ADA"/>
    <w:rsid w:val="001971B4"/>
    <w:rsid w:val="0019749E"/>
    <w:rsid w:val="001975BD"/>
    <w:rsid w:val="0019784E"/>
    <w:rsid w:val="0019797D"/>
    <w:rsid w:val="001979ED"/>
    <w:rsid w:val="00197BDF"/>
    <w:rsid w:val="001A0588"/>
    <w:rsid w:val="001A06A9"/>
    <w:rsid w:val="001A0734"/>
    <w:rsid w:val="001A09EC"/>
    <w:rsid w:val="001A0B87"/>
    <w:rsid w:val="001A103E"/>
    <w:rsid w:val="001A10E3"/>
    <w:rsid w:val="001A1228"/>
    <w:rsid w:val="001A1326"/>
    <w:rsid w:val="001A15A3"/>
    <w:rsid w:val="001A15C4"/>
    <w:rsid w:val="001A1940"/>
    <w:rsid w:val="001A219B"/>
    <w:rsid w:val="001A22F1"/>
    <w:rsid w:val="001A2641"/>
    <w:rsid w:val="001A2950"/>
    <w:rsid w:val="001A2B4E"/>
    <w:rsid w:val="001A2C97"/>
    <w:rsid w:val="001A2CC3"/>
    <w:rsid w:val="001A2DE6"/>
    <w:rsid w:val="001A3290"/>
    <w:rsid w:val="001A396F"/>
    <w:rsid w:val="001A3D00"/>
    <w:rsid w:val="001A3D2C"/>
    <w:rsid w:val="001A3E5F"/>
    <w:rsid w:val="001A3F59"/>
    <w:rsid w:val="001A40CF"/>
    <w:rsid w:val="001A4160"/>
    <w:rsid w:val="001A4325"/>
    <w:rsid w:val="001A4363"/>
    <w:rsid w:val="001A4486"/>
    <w:rsid w:val="001A450C"/>
    <w:rsid w:val="001A4590"/>
    <w:rsid w:val="001A47DB"/>
    <w:rsid w:val="001A4A55"/>
    <w:rsid w:val="001A5421"/>
    <w:rsid w:val="001A58D0"/>
    <w:rsid w:val="001A597D"/>
    <w:rsid w:val="001A59DF"/>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1BF"/>
    <w:rsid w:val="001A72BC"/>
    <w:rsid w:val="001A735F"/>
    <w:rsid w:val="001A73E0"/>
    <w:rsid w:val="001A775D"/>
    <w:rsid w:val="001A7773"/>
    <w:rsid w:val="001A77F3"/>
    <w:rsid w:val="001A7C85"/>
    <w:rsid w:val="001A7D06"/>
    <w:rsid w:val="001A7FB8"/>
    <w:rsid w:val="001B033A"/>
    <w:rsid w:val="001B0365"/>
    <w:rsid w:val="001B03D4"/>
    <w:rsid w:val="001B044E"/>
    <w:rsid w:val="001B09CA"/>
    <w:rsid w:val="001B0B38"/>
    <w:rsid w:val="001B0DD9"/>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AA9"/>
    <w:rsid w:val="001B3BBD"/>
    <w:rsid w:val="001B3C14"/>
    <w:rsid w:val="001B3CBB"/>
    <w:rsid w:val="001B3CC5"/>
    <w:rsid w:val="001B3E9E"/>
    <w:rsid w:val="001B429F"/>
    <w:rsid w:val="001B4394"/>
    <w:rsid w:val="001B465C"/>
    <w:rsid w:val="001B479C"/>
    <w:rsid w:val="001B49F5"/>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087"/>
    <w:rsid w:val="001C0391"/>
    <w:rsid w:val="001C0611"/>
    <w:rsid w:val="001C0BEA"/>
    <w:rsid w:val="001C0EBF"/>
    <w:rsid w:val="001C145E"/>
    <w:rsid w:val="001C1628"/>
    <w:rsid w:val="001C1BF0"/>
    <w:rsid w:val="001C1C14"/>
    <w:rsid w:val="001C1E40"/>
    <w:rsid w:val="001C1E6A"/>
    <w:rsid w:val="001C1F43"/>
    <w:rsid w:val="001C2053"/>
    <w:rsid w:val="001C238F"/>
    <w:rsid w:val="001C25B2"/>
    <w:rsid w:val="001C270D"/>
    <w:rsid w:val="001C2BDA"/>
    <w:rsid w:val="001C344B"/>
    <w:rsid w:val="001C346C"/>
    <w:rsid w:val="001C38A5"/>
    <w:rsid w:val="001C462D"/>
    <w:rsid w:val="001C46A1"/>
    <w:rsid w:val="001C4803"/>
    <w:rsid w:val="001C4A23"/>
    <w:rsid w:val="001C4A8B"/>
    <w:rsid w:val="001C4AAD"/>
    <w:rsid w:val="001C4B68"/>
    <w:rsid w:val="001C4C67"/>
    <w:rsid w:val="001C4CC0"/>
    <w:rsid w:val="001C4E2A"/>
    <w:rsid w:val="001C4E8D"/>
    <w:rsid w:val="001C5006"/>
    <w:rsid w:val="001C506B"/>
    <w:rsid w:val="001C52D9"/>
    <w:rsid w:val="001C57BA"/>
    <w:rsid w:val="001C6250"/>
    <w:rsid w:val="001C62FD"/>
    <w:rsid w:val="001C646D"/>
    <w:rsid w:val="001C6596"/>
    <w:rsid w:val="001C696F"/>
    <w:rsid w:val="001C6E7E"/>
    <w:rsid w:val="001C6EE4"/>
    <w:rsid w:val="001C745F"/>
    <w:rsid w:val="001C75E2"/>
    <w:rsid w:val="001C76C1"/>
    <w:rsid w:val="001C777A"/>
    <w:rsid w:val="001C78F9"/>
    <w:rsid w:val="001C7C70"/>
    <w:rsid w:val="001C7F15"/>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4FF"/>
    <w:rsid w:val="001D2B33"/>
    <w:rsid w:val="001D2C54"/>
    <w:rsid w:val="001D2ECA"/>
    <w:rsid w:val="001D3144"/>
    <w:rsid w:val="001D35DE"/>
    <w:rsid w:val="001D35FE"/>
    <w:rsid w:val="001D38FD"/>
    <w:rsid w:val="001D3956"/>
    <w:rsid w:val="001D3B95"/>
    <w:rsid w:val="001D3CA6"/>
    <w:rsid w:val="001D3FB6"/>
    <w:rsid w:val="001D41AD"/>
    <w:rsid w:val="001D4722"/>
    <w:rsid w:val="001D4D5C"/>
    <w:rsid w:val="001D4ED9"/>
    <w:rsid w:val="001D4F3D"/>
    <w:rsid w:val="001D4FE3"/>
    <w:rsid w:val="001D5039"/>
    <w:rsid w:val="001D5256"/>
    <w:rsid w:val="001D52BE"/>
    <w:rsid w:val="001D5E52"/>
    <w:rsid w:val="001D6030"/>
    <w:rsid w:val="001D605C"/>
    <w:rsid w:val="001D60CA"/>
    <w:rsid w:val="001D6350"/>
    <w:rsid w:val="001D64B9"/>
    <w:rsid w:val="001D685C"/>
    <w:rsid w:val="001D6C2E"/>
    <w:rsid w:val="001D73A7"/>
    <w:rsid w:val="001E0238"/>
    <w:rsid w:val="001E0245"/>
    <w:rsid w:val="001E02A1"/>
    <w:rsid w:val="001E0520"/>
    <w:rsid w:val="001E0801"/>
    <w:rsid w:val="001E0AC4"/>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CED"/>
    <w:rsid w:val="001E6F68"/>
    <w:rsid w:val="001E71DF"/>
    <w:rsid w:val="001E7210"/>
    <w:rsid w:val="001E7260"/>
    <w:rsid w:val="001E72F0"/>
    <w:rsid w:val="001E7837"/>
    <w:rsid w:val="001E7C8E"/>
    <w:rsid w:val="001F0029"/>
    <w:rsid w:val="001F0156"/>
    <w:rsid w:val="001F02B8"/>
    <w:rsid w:val="001F0383"/>
    <w:rsid w:val="001F0A21"/>
    <w:rsid w:val="001F0A92"/>
    <w:rsid w:val="001F117C"/>
    <w:rsid w:val="001F1555"/>
    <w:rsid w:val="001F1897"/>
    <w:rsid w:val="001F1951"/>
    <w:rsid w:val="001F19F5"/>
    <w:rsid w:val="001F1AAE"/>
    <w:rsid w:val="001F1EC6"/>
    <w:rsid w:val="001F2124"/>
    <w:rsid w:val="001F2372"/>
    <w:rsid w:val="001F25E8"/>
    <w:rsid w:val="001F268A"/>
    <w:rsid w:val="001F2A23"/>
    <w:rsid w:val="001F2DDD"/>
    <w:rsid w:val="001F30EF"/>
    <w:rsid w:val="001F32F7"/>
    <w:rsid w:val="001F349A"/>
    <w:rsid w:val="001F38FD"/>
    <w:rsid w:val="001F3BB5"/>
    <w:rsid w:val="001F3D92"/>
    <w:rsid w:val="001F3DDD"/>
    <w:rsid w:val="001F3FAB"/>
    <w:rsid w:val="001F405F"/>
    <w:rsid w:val="001F4259"/>
    <w:rsid w:val="001F470C"/>
    <w:rsid w:val="001F47A5"/>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437"/>
    <w:rsid w:val="001F7729"/>
    <w:rsid w:val="001F7CC3"/>
    <w:rsid w:val="001F7F74"/>
    <w:rsid w:val="00200293"/>
    <w:rsid w:val="002004FC"/>
    <w:rsid w:val="0020078F"/>
    <w:rsid w:val="00200870"/>
    <w:rsid w:val="00200872"/>
    <w:rsid w:val="00200A29"/>
    <w:rsid w:val="00200CBF"/>
    <w:rsid w:val="002010E5"/>
    <w:rsid w:val="002010EB"/>
    <w:rsid w:val="00201414"/>
    <w:rsid w:val="002015A8"/>
    <w:rsid w:val="00201A44"/>
    <w:rsid w:val="00201B56"/>
    <w:rsid w:val="00201BD4"/>
    <w:rsid w:val="0020209E"/>
    <w:rsid w:val="00202151"/>
    <w:rsid w:val="0020274F"/>
    <w:rsid w:val="00202ABC"/>
    <w:rsid w:val="00202B39"/>
    <w:rsid w:val="00202F91"/>
    <w:rsid w:val="00202FF6"/>
    <w:rsid w:val="00203289"/>
    <w:rsid w:val="002033F0"/>
    <w:rsid w:val="00203461"/>
    <w:rsid w:val="002037A4"/>
    <w:rsid w:val="00203965"/>
    <w:rsid w:val="00203D34"/>
    <w:rsid w:val="00203F28"/>
    <w:rsid w:val="00204140"/>
    <w:rsid w:val="00204296"/>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12"/>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AD8"/>
    <w:rsid w:val="00213D86"/>
    <w:rsid w:val="002144B8"/>
    <w:rsid w:val="00214681"/>
    <w:rsid w:val="002146EC"/>
    <w:rsid w:val="002149AF"/>
    <w:rsid w:val="00214D08"/>
    <w:rsid w:val="00214F4D"/>
    <w:rsid w:val="0021508F"/>
    <w:rsid w:val="002151FD"/>
    <w:rsid w:val="0021523F"/>
    <w:rsid w:val="00215514"/>
    <w:rsid w:val="002159D6"/>
    <w:rsid w:val="00215A16"/>
    <w:rsid w:val="00215C63"/>
    <w:rsid w:val="00215F0E"/>
    <w:rsid w:val="00216244"/>
    <w:rsid w:val="002165BF"/>
    <w:rsid w:val="00216D2B"/>
    <w:rsid w:val="002170A0"/>
    <w:rsid w:val="0021717A"/>
    <w:rsid w:val="0021755A"/>
    <w:rsid w:val="00217597"/>
    <w:rsid w:val="00217910"/>
    <w:rsid w:val="00217A7F"/>
    <w:rsid w:val="00217DED"/>
    <w:rsid w:val="002203C9"/>
    <w:rsid w:val="002203FD"/>
    <w:rsid w:val="00220AAE"/>
    <w:rsid w:val="00220D22"/>
    <w:rsid w:val="00221118"/>
    <w:rsid w:val="0022113B"/>
    <w:rsid w:val="00221167"/>
    <w:rsid w:val="0022163D"/>
    <w:rsid w:val="00221C81"/>
    <w:rsid w:val="00221D6D"/>
    <w:rsid w:val="0022208C"/>
    <w:rsid w:val="0022217F"/>
    <w:rsid w:val="002223C7"/>
    <w:rsid w:val="002225B2"/>
    <w:rsid w:val="00222857"/>
    <w:rsid w:val="002229A2"/>
    <w:rsid w:val="00222A7A"/>
    <w:rsid w:val="00222C8B"/>
    <w:rsid w:val="002230D2"/>
    <w:rsid w:val="002235A8"/>
    <w:rsid w:val="00223A75"/>
    <w:rsid w:val="00223DEC"/>
    <w:rsid w:val="00223E0D"/>
    <w:rsid w:val="0022436C"/>
    <w:rsid w:val="002245FC"/>
    <w:rsid w:val="0022472B"/>
    <w:rsid w:val="00224A2C"/>
    <w:rsid w:val="00224D55"/>
    <w:rsid w:val="0022511E"/>
    <w:rsid w:val="00225164"/>
    <w:rsid w:val="0022530C"/>
    <w:rsid w:val="00225316"/>
    <w:rsid w:val="002253B3"/>
    <w:rsid w:val="002253F5"/>
    <w:rsid w:val="00225413"/>
    <w:rsid w:val="00225F73"/>
    <w:rsid w:val="00225F98"/>
    <w:rsid w:val="00226221"/>
    <w:rsid w:val="00226580"/>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51"/>
    <w:rsid w:val="00230C7E"/>
    <w:rsid w:val="00230F1C"/>
    <w:rsid w:val="002312F4"/>
    <w:rsid w:val="002313AE"/>
    <w:rsid w:val="00231660"/>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3EA9"/>
    <w:rsid w:val="0023443D"/>
    <w:rsid w:val="0023447E"/>
    <w:rsid w:val="00234842"/>
    <w:rsid w:val="00234AA6"/>
    <w:rsid w:val="00234B37"/>
    <w:rsid w:val="00234D94"/>
    <w:rsid w:val="002350DD"/>
    <w:rsid w:val="002352A8"/>
    <w:rsid w:val="00235330"/>
    <w:rsid w:val="00235985"/>
    <w:rsid w:val="00235B0F"/>
    <w:rsid w:val="00235B2B"/>
    <w:rsid w:val="00235B2F"/>
    <w:rsid w:val="00235BC9"/>
    <w:rsid w:val="0023628A"/>
    <w:rsid w:val="002365E0"/>
    <w:rsid w:val="00236691"/>
    <w:rsid w:val="0023682E"/>
    <w:rsid w:val="0023695B"/>
    <w:rsid w:val="00236A8B"/>
    <w:rsid w:val="00236EBE"/>
    <w:rsid w:val="002373F4"/>
    <w:rsid w:val="0023752B"/>
    <w:rsid w:val="00237557"/>
    <w:rsid w:val="00237610"/>
    <w:rsid w:val="002376E0"/>
    <w:rsid w:val="00237816"/>
    <w:rsid w:val="00237AD6"/>
    <w:rsid w:val="00237CD9"/>
    <w:rsid w:val="002401B8"/>
    <w:rsid w:val="002403C6"/>
    <w:rsid w:val="002403ED"/>
    <w:rsid w:val="0024057B"/>
    <w:rsid w:val="00240716"/>
    <w:rsid w:val="00240A8E"/>
    <w:rsid w:val="00240CA5"/>
    <w:rsid w:val="00240CBC"/>
    <w:rsid w:val="00240D03"/>
    <w:rsid w:val="00240EA5"/>
    <w:rsid w:val="00240ED1"/>
    <w:rsid w:val="0024129A"/>
    <w:rsid w:val="002416CA"/>
    <w:rsid w:val="00241C96"/>
    <w:rsid w:val="0024235A"/>
    <w:rsid w:val="0024260E"/>
    <w:rsid w:val="0024267D"/>
    <w:rsid w:val="002426C0"/>
    <w:rsid w:val="002427D6"/>
    <w:rsid w:val="002427E7"/>
    <w:rsid w:val="002427E8"/>
    <w:rsid w:val="002428E2"/>
    <w:rsid w:val="0024323F"/>
    <w:rsid w:val="0024330B"/>
    <w:rsid w:val="0024336B"/>
    <w:rsid w:val="00243C6C"/>
    <w:rsid w:val="00243FCF"/>
    <w:rsid w:val="002442F8"/>
    <w:rsid w:val="002443A4"/>
    <w:rsid w:val="002443C9"/>
    <w:rsid w:val="002445FF"/>
    <w:rsid w:val="0024468C"/>
    <w:rsid w:val="002448DF"/>
    <w:rsid w:val="00244977"/>
    <w:rsid w:val="00244C1C"/>
    <w:rsid w:val="00244C44"/>
    <w:rsid w:val="00244CFE"/>
    <w:rsid w:val="00244DDE"/>
    <w:rsid w:val="00244E1D"/>
    <w:rsid w:val="00244ED4"/>
    <w:rsid w:val="002450EC"/>
    <w:rsid w:val="0024510D"/>
    <w:rsid w:val="002452B2"/>
    <w:rsid w:val="0024567D"/>
    <w:rsid w:val="002457BD"/>
    <w:rsid w:val="002457F8"/>
    <w:rsid w:val="00245887"/>
    <w:rsid w:val="00245C9B"/>
    <w:rsid w:val="00246081"/>
    <w:rsid w:val="0024629E"/>
    <w:rsid w:val="002463DA"/>
    <w:rsid w:val="00246913"/>
    <w:rsid w:val="00246933"/>
    <w:rsid w:val="00246AB8"/>
    <w:rsid w:val="00246B35"/>
    <w:rsid w:val="00246BE2"/>
    <w:rsid w:val="00246C18"/>
    <w:rsid w:val="00247110"/>
    <w:rsid w:val="002473D4"/>
    <w:rsid w:val="00247487"/>
    <w:rsid w:val="0024752D"/>
    <w:rsid w:val="0024772E"/>
    <w:rsid w:val="0024781A"/>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FEB"/>
    <w:rsid w:val="00253004"/>
    <w:rsid w:val="0025303A"/>
    <w:rsid w:val="00253549"/>
    <w:rsid w:val="0025356C"/>
    <w:rsid w:val="002535E3"/>
    <w:rsid w:val="00253874"/>
    <w:rsid w:val="00253889"/>
    <w:rsid w:val="002538F0"/>
    <w:rsid w:val="00253974"/>
    <w:rsid w:val="00253A13"/>
    <w:rsid w:val="00253A91"/>
    <w:rsid w:val="00253B1E"/>
    <w:rsid w:val="00253C2E"/>
    <w:rsid w:val="00253F80"/>
    <w:rsid w:val="002543AC"/>
    <w:rsid w:val="00254706"/>
    <w:rsid w:val="0025476E"/>
    <w:rsid w:val="00254994"/>
    <w:rsid w:val="002549CC"/>
    <w:rsid w:val="00254A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199"/>
    <w:rsid w:val="002602EC"/>
    <w:rsid w:val="002604B1"/>
    <w:rsid w:val="00260831"/>
    <w:rsid w:val="00260A84"/>
    <w:rsid w:val="00260BEE"/>
    <w:rsid w:val="00260EB3"/>
    <w:rsid w:val="00260F6F"/>
    <w:rsid w:val="002612E3"/>
    <w:rsid w:val="002614CF"/>
    <w:rsid w:val="00261709"/>
    <w:rsid w:val="00261746"/>
    <w:rsid w:val="002617B7"/>
    <w:rsid w:val="00261AE0"/>
    <w:rsid w:val="00261AED"/>
    <w:rsid w:val="00261C33"/>
    <w:rsid w:val="00261D5E"/>
    <w:rsid w:val="00261FB5"/>
    <w:rsid w:val="0026222F"/>
    <w:rsid w:val="0026267F"/>
    <w:rsid w:val="00262AB8"/>
    <w:rsid w:val="00262DE1"/>
    <w:rsid w:val="002630DC"/>
    <w:rsid w:val="0026317B"/>
    <w:rsid w:val="0026333C"/>
    <w:rsid w:val="002634B5"/>
    <w:rsid w:val="002635BC"/>
    <w:rsid w:val="00263FD1"/>
    <w:rsid w:val="0026410F"/>
    <w:rsid w:val="00264256"/>
    <w:rsid w:val="00264418"/>
    <w:rsid w:val="002644F1"/>
    <w:rsid w:val="00264DEC"/>
    <w:rsid w:val="0026515D"/>
    <w:rsid w:val="002651FD"/>
    <w:rsid w:val="0026533C"/>
    <w:rsid w:val="0026543E"/>
    <w:rsid w:val="0026555B"/>
    <w:rsid w:val="00265A74"/>
    <w:rsid w:val="00265C0B"/>
    <w:rsid w:val="00265C20"/>
    <w:rsid w:val="00265CEF"/>
    <w:rsid w:val="00266288"/>
    <w:rsid w:val="002664C3"/>
    <w:rsid w:val="00266515"/>
    <w:rsid w:val="00266790"/>
    <w:rsid w:val="00266ADF"/>
    <w:rsid w:val="00266B43"/>
    <w:rsid w:val="00266D06"/>
    <w:rsid w:val="00266F6D"/>
    <w:rsid w:val="002673F1"/>
    <w:rsid w:val="002674F7"/>
    <w:rsid w:val="00267770"/>
    <w:rsid w:val="00267A49"/>
    <w:rsid w:val="00267A4C"/>
    <w:rsid w:val="00267B86"/>
    <w:rsid w:val="00267DA5"/>
    <w:rsid w:val="00267E7E"/>
    <w:rsid w:val="00270038"/>
    <w:rsid w:val="00270681"/>
    <w:rsid w:val="002707F4"/>
    <w:rsid w:val="00270901"/>
    <w:rsid w:val="00270982"/>
    <w:rsid w:val="00270BE9"/>
    <w:rsid w:val="00270C57"/>
    <w:rsid w:val="00270CD2"/>
    <w:rsid w:val="00270D26"/>
    <w:rsid w:val="00270E0B"/>
    <w:rsid w:val="00270ED0"/>
    <w:rsid w:val="0027103D"/>
    <w:rsid w:val="0027114C"/>
    <w:rsid w:val="00271253"/>
    <w:rsid w:val="0027152B"/>
    <w:rsid w:val="0027185A"/>
    <w:rsid w:val="002718B6"/>
    <w:rsid w:val="00271E07"/>
    <w:rsid w:val="00271ED1"/>
    <w:rsid w:val="0027223E"/>
    <w:rsid w:val="00272248"/>
    <w:rsid w:val="00272452"/>
    <w:rsid w:val="00272457"/>
    <w:rsid w:val="002725D6"/>
    <w:rsid w:val="0027279F"/>
    <w:rsid w:val="00272931"/>
    <w:rsid w:val="00272CD9"/>
    <w:rsid w:val="00272D82"/>
    <w:rsid w:val="00272D86"/>
    <w:rsid w:val="00272E31"/>
    <w:rsid w:val="0027377F"/>
    <w:rsid w:val="00273FCE"/>
    <w:rsid w:val="0027401B"/>
    <w:rsid w:val="00274214"/>
    <w:rsid w:val="002742EF"/>
    <w:rsid w:val="00274385"/>
    <w:rsid w:val="00274492"/>
    <w:rsid w:val="0027453D"/>
    <w:rsid w:val="00274751"/>
    <w:rsid w:val="0027495E"/>
    <w:rsid w:val="00274CD5"/>
    <w:rsid w:val="00274DA2"/>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25"/>
    <w:rsid w:val="002774CA"/>
    <w:rsid w:val="002775C7"/>
    <w:rsid w:val="0027779C"/>
    <w:rsid w:val="002777EA"/>
    <w:rsid w:val="00277B57"/>
    <w:rsid w:val="00277C67"/>
    <w:rsid w:val="00277E7D"/>
    <w:rsid w:val="00280049"/>
    <w:rsid w:val="00280569"/>
    <w:rsid w:val="00280F72"/>
    <w:rsid w:val="0028105A"/>
    <w:rsid w:val="0028115B"/>
    <w:rsid w:val="002811F8"/>
    <w:rsid w:val="0028198A"/>
    <w:rsid w:val="00281AC3"/>
    <w:rsid w:val="00281B66"/>
    <w:rsid w:val="00281CB9"/>
    <w:rsid w:val="00282B08"/>
    <w:rsid w:val="00282CED"/>
    <w:rsid w:val="00283154"/>
    <w:rsid w:val="00283211"/>
    <w:rsid w:val="0028325E"/>
    <w:rsid w:val="00283A7B"/>
    <w:rsid w:val="00283A96"/>
    <w:rsid w:val="00283C5F"/>
    <w:rsid w:val="00283E54"/>
    <w:rsid w:val="00284179"/>
    <w:rsid w:val="002842DE"/>
    <w:rsid w:val="00284554"/>
    <w:rsid w:val="002845A8"/>
    <w:rsid w:val="00284646"/>
    <w:rsid w:val="00284697"/>
    <w:rsid w:val="002849A8"/>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3E4"/>
    <w:rsid w:val="00286612"/>
    <w:rsid w:val="002868A9"/>
    <w:rsid w:val="00286C86"/>
    <w:rsid w:val="00286E67"/>
    <w:rsid w:val="00286E9E"/>
    <w:rsid w:val="00286FA3"/>
    <w:rsid w:val="00286FE0"/>
    <w:rsid w:val="00287112"/>
    <w:rsid w:val="002871FA"/>
    <w:rsid w:val="0028739A"/>
    <w:rsid w:val="002873CD"/>
    <w:rsid w:val="0028763F"/>
    <w:rsid w:val="00287705"/>
    <w:rsid w:val="0028774D"/>
    <w:rsid w:val="00287F76"/>
    <w:rsid w:val="0029036F"/>
    <w:rsid w:val="0029060B"/>
    <w:rsid w:val="00290AD6"/>
    <w:rsid w:val="00290BE3"/>
    <w:rsid w:val="00290FA7"/>
    <w:rsid w:val="00290FCF"/>
    <w:rsid w:val="00291165"/>
    <w:rsid w:val="002911B4"/>
    <w:rsid w:val="002911DE"/>
    <w:rsid w:val="00291225"/>
    <w:rsid w:val="002914AA"/>
    <w:rsid w:val="00291540"/>
    <w:rsid w:val="00291A09"/>
    <w:rsid w:val="002921E9"/>
    <w:rsid w:val="002922A9"/>
    <w:rsid w:val="00292A0C"/>
    <w:rsid w:val="00292E94"/>
    <w:rsid w:val="00293527"/>
    <w:rsid w:val="00293555"/>
    <w:rsid w:val="002937B8"/>
    <w:rsid w:val="0029386C"/>
    <w:rsid w:val="00293E05"/>
    <w:rsid w:val="00293E09"/>
    <w:rsid w:val="00293E1B"/>
    <w:rsid w:val="00293F3A"/>
    <w:rsid w:val="0029418A"/>
    <w:rsid w:val="002945C7"/>
    <w:rsid w:val="002946C8"/>
    <w:rsid w:val="00294C4F"/>
    <w:rsid w:val="00294DF4"/>
    <w:rsid w:val="002952B2"/>
    <w:rsid w:val="002952CF"/>
    <w:rsid w:val="0029561F"/>
    <w:rsid w:val="0029592C"/>
    <w:rsid w:val="00295D0B"/>
    <w:rsid w:val="00295FCE"/>
    <w:rsid w:val="00295FEC"/>
    <w:rsid w:val="0029620F"/>
    <w:rsid w:val="00296362"/>
    <w:rsid w:val="00296397"/>
    <w:rsid w:val="00296540"/>
    <w:rsid w:val="00296B8B"/>
    <w:rsid w:val="00296D6D"/>
    <w:rsid w:val="00296E1F"/>
    <w:rsid w:val="00296EAE"/>
    <w:rsid w:val="002970F9"/>
    <w:rsid w:val="002974FC"/>
    <w:rsid w:val="00297606"/>
    <w:rsid w:val="00297C98"/>
    <w:rsid w:val="00297CC1"/>
    <w:rsid w:val="00297CFE"/>
    <w:rsid w:val="002A0024"/>
    <w:rsid w:val="002A02CB"/>
    <w:rsid w:val="002A05F0"/>
    <w:rsid w:val="002A0804"/>
    <w:rsid w:val="002A0DE4"/>
    <w:rsid w:val="002A0F91"/>
    <w:rsid w:val="002A1126"/>
    <w:rsid w:val="002A1181"/>
    <w:rsid w:val="002A15B3"/>
    <w:rsid w:val="002A1891"/>
    <w:rsid w:val="002A1974"/>
    <w:rsid w:val="002A1DD4"/>
    <w:rsid w:val="002A1E46"/>
    <w:rsid w:val="002A1F37"/>
    <w:rsid w:val="002A1F47"/>
    <w:rsid w:val="002A24CB"/>
    <w:rsid w:val="002A2664"/>
    <w:rsid w:val="002A2A3F"/>
    <w:rsid w:val="002A2B6F"/>
    <w:rsid w:val="002A2D36"/>
    <w:rsid w:val="002A2EB4"/>
    <w:rsid w:val="002A3038"/>
    <w:rsid w:val="002A31A3"/>
    <w:rsid w:val="002A3268"/>
    <w:rsid w:val="002A330C"/>
    <w:rsid w:val="002A34B2"/>
    <w:rsid w:val="002A352A"/>
    <w:rsid w:val="002A367C"/>
    <w:rsid w:val="002A3DD8"/>
    <w:rsid w:val="002A3E33"/>
    <w:rsid w:val="002A3E59"/>
    <w:rsid w:val="002A3EA6"/>
    <w:rsid w:val="002A3FCC"/>
    <w:rsid w:val="002A42E2"/>
    <w:rsid w:val="002A43A1"/>
    <w:rsid w:val="002A441F"/>
    <w:rsid w:val="002A4481"/>
    <w:rsid w:val="002A44F4"/>
    <w:rsid w:val="002A4942"/>
    <w:rsid w:val="002A49A1"/>
    <w:rsid w:val="002A4ACE"/>
    <w:rsid w:val="002A4B54"/>
    <w:rsid w:val="002A4C70"/>
    <w:rsid w:val="002A56E5"/>
    <w:rsid w:val="002A58DE"/>
    <w:rsid w:val="002A5A5E"/>
    <w:rsid w:val="002A5C9D"/>
    <w:rsid w:val="002A5CDA"/>
    <w:rsid w:val="002A5D87"/>
    <w:rsid w:val="002A5E1A"/>
    <w:rsid w:val="002A61FD"/>
    <w:rsid w:val="002A67F7"/>
    <w:rsid w:val="002A6BE5"/>
    <w:rsid w:val="002A720C"/>
    <w:rsid w:val="002A72A6"/>
    <w:rsid w:val="002A72B3"/>
    <w:rsid w:val="002A74A1"/>
    <w:rsid w:val="002A78CE"/>
    <w:rsid w:val="002A799E"/>
    <w:rsid w:val="002A7E30"/>
    <w:rsid w:val="002A7F26"/>
    <w:rsid w:val="002A7FB0"/>
    <w:rsid w:val="002B02D3"/>
    <w:rsid w:val="002B0562"/>
    <w:rsid w:val="002B0DA6"/>
    <w:rsid w:val="002B132E"/>
    <w:rsid w:val="002B1479"/>
    <w:rsid w:val="002B1560"/>
    <w:rsid w:val="002B169F"/>
    <w:rsid w:val="002B180F"/>
    <w:rsid w:val="002B1EFE"/>
    <w:rsid w:val="002B21CE"/>
    <w:rsid w:val="002B2593"/>
    <w:rsid w:val="002B259B"/>
    <w:rsid w:val="002B2767"/>
    <w:rsid w:val="002B2813"/>
    <w:rsid w:val="002B2CBD"/>
    <w:rsid w:val="002B2D04"/>
    <w:rsid w:val="002B309A"/>
    <w:rsid w:val="002B32A6"/>
    <w:rsid w:val="002B34EE"/>
    <w:rsid w:val="002B3667"/>
    <w:rsid w:val="002B3EA1"/>
    <w:rsid w:val="002B409A"/>
    <w:rsid w:val="002B40CF"/>
    <w:rsid w:val="002B4313"/>
    <w:rsid w:val="002B4A74"/>
    <w:rsid w:val="002B518E"/>
    <w:rsid w:val="002B5218"/>
    <w:rsid w:val="002B5828"/>
    <w:rsid w:val="002B5A08"/>
    <w:rsid w:val="002B5B1D"/>
    <w:rsid w:val="002B5E28"/>
    <w:rsid w:val="002B5E77"/>
    <w:rsid w:val="002B614F"/>
    <w:rsid w:val="002B6215"/>
    <w:rsid w:val="002B684E"/>
    <w:rsid w:val="002B6C25"/>
    <w:rsid w:val="002B6DAB"/>
    <w:rsid w:val="002B7249"/>
    <w:rsid w:val="002B774D"/>
    <w:rsid w:val="002B7773"/>
    <w:rsid w:val="002B7884"/>
    <w:rsid w:val="002B79DA"/>
    <w:rsid w:val="002C010B"/>
    <w:rsid w:val="002C06B7"/>
    <w:rsid w:val="002C0983"/>
    <w:rsid w:val="002C0C81"/>
    <w:rsid w:val="002C139E"/>
    <w:rsid w:val="002C180A"/>
    <w:rsid w:val="002C1C79"/>
    <w:rsid w:val="002C1F53"/>
    <w:rsid w:val="002C23DE"/>
    <w:rsid w:val="002C2599"/>
    <w:rsid w:val="002C2626"/>
    <w:rsid w:val="002C29E8"/>
    <w:rsid w:val="002C30A5"/>
    <w:rsid w:val="002C32DB"/>
    <w:rsid w:val="002C3622"/>
    <w:rsid w:val="002C3850"/>
    <w:rsid w:val="002C39FE"/>
    <w:rsid w:val="002C401B"/>
    <w:rsid w:val="002C4037"/>
    <w:rsid w:val="002C4117"/>
    <w:rsid w:val="002C47A8"/>
    <w:rsid w:val="002C486C"/>
    <w:rsid w:val="002C4A3A"/>
    <w:rsid w:val="002C4A9F"/>
    <w:rsid w:val="002C4B53"/>
    <w:rsid w:val="002C4C68"/>
    <w:rsid w:val="002C4D70"/>
    <w:rsid w:val="002C5280"/>
    <w:rsid w:val="002C531F"/>
    <w:rsid w:val="002C56CC"/>
    <w:rsid w:val="002C584D"/>
    <w:rsid w:val="002C5D11"/>
    <w:rsid w:val="002C6404"/>
    <w:rsid w:val="002C65FB"/>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1CBB"/>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3E2"/>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686"/>
    <w:rsid w:val="002D7876"/>
    <w:rsid w:val="002D78A9"/>
    <w:rsid w:val="002D791A"/>
    <w:rsid w:val="002D7994"/>
    <w:rsid w:val="002D7B6B"/>
    <w:rsid w:val="002E09B4"/>
    <w:rsid w:val="002E09F2"/>
    <w:rsid w:val="002E0A79"/>
    <w:rsid w:val="002E0AC3"/>
    <w:rsid w:val="002E0B0C"/>
    <w:rsid w:val="002E0D69"/>
    <w:rsid w:val="002E0D6C"/>
    <w:rsid w:val="002E0E1B"/>
    <w:rsid w:val="002E1308"/>
    <w:rsid w:val="002E13EB"/>
    <w:rsid w:val="002E156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33D"/>
    <w:rsid w:val="002E4A9D"/>
    <w:rsid w:val="002E4BC3"/>
    <w:rsid w:val="002E4FD3"/>
    <w:rsid w:val="002E525C"/>
    <w:rsid w:val="002E54F5"/>
    <w:rsid w:val="002E5774"/>
    <w:rsid w:val="002E5863"/>
    <w:rsid w:val="002E596D"/>
    <w:rsid w:val="002E5CC3"/>
    <w:rsid w:val="002E5E82"/>
    <w:rsid w:val="002E5ED6"/>
    <w:rsid w:val="002E5F7A"/>
    <w:rsid w:val="002E611C"/>
    <w:rsid w:val="002E6964"/>
    <w:rsid w:val="002E6A17"/>
    <w:rsid w:val="002E6DEE"/>
    <w:rsid w:val="002E6E42"/>
    <w:rsid w:val="002E6E47"/>
    <w:rsid w:val="002E6F3C"/>
    <w:rsid w:val="002E70E9"/>
    <w:rsid w:val="002E7954"/>
    <w:rsid w:val="002E7FEB"/>
    <w:rsid w:val="002F00DC"/>
    <w:rsid w:val="002F041F"/>
    <w:rsid w:val="002F058C"/>
    <w:rsid w:val="002F0719"/>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7F6"/>
    <w:rsid w:val="002F28D5"/>
    <w:rsid w:val="002F29FC"/>
    <w:rsid w:val="002F2FC6"/>
    <w:rsid w:val="002F3116"/>
    <w:rsid w:val="002F3823"/>
    <w:rsid w:val="002F3B8D"/>
    <w:rsid w:val="002F4404"/>
    <w:rsid w:val="002F46CA"/>
    <w:rsid w:val="002F4DF9"/>
    <w:rsid w:val="002F517C"/>
    <w:rsid w:val="002F53EA"/>
    <w:rsid w:val="002F5AE1"/>
    <w:rsid w:val="002F5B59"/>
    <w:rsid w:val="002F5BDD"/>
    <w:rsid w:val="002F5D76"/>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CA"/>
    <w:rsid w:val="003003EB"/>
    <w:rsid w:val="0030045E"/>
    <w:rsid w:val="00300E13"/>
    <w:rsid w:val="00300F64"/>
    <w:rsid w:val="00301225"/>
    <w:rsid w:val="0030122E"/>
    <w:rsid w:val="003012F9"/>
    <w:rsid w:val="003013B2"/>
    <w:rsid w:val="00301400"/>
    <w:rsid w:val="00301531"/>
    <w:rsid w:val="00301A93"/>
    <w:rsid w:val="00301D55"/>
    <w:rsid w:val="00301EE5"/>
    <w:rsid w:val="0030235D"/>
    <w:rsid w:val="00302412"/>
    <w:rsid w:val="00302907"/>
    <w:rsid w:val="00302A21"/>
    <w:rsid w:val="00302AB8"/>
    <w:rsid w:val="00302D86"/>
    <w:rsid w:val="003030FB"/>
    <w:rsid w:val="0030323C"/>
    <w:rsid w:val="003033F3"/>
    <w:rsid w:val="003035D8"/>
    <w:rsid w:val="0030362C"/>
    <w:rsid w:val="003039D5"/>
    <w:rsid w:val="00303B0C"/>
    <w:rsid w:val="00303B57"/>
    <w:rsid w:val="00303CB1"/>
    <w:rsid w:val="00303D53"/>
    <w:rsid w:val="003042FE"/>
    <w:rsid w:val="003045C1"/>
    <w:rsid w:val="003048D7"/>
    <w:rsid w:val="00304BE6"/>
    <w:rsid w:val="00304DA5"/>
    <w:rsid w:val="00304E42"/>
    <w:rsid w:val="00304EC7"/>
    <w:rsid w:val="0030565B"/>
    <w:rsid w:val="0030573D"/>
    <w:rsid w:val="00305749"/>
    <w:rsid w:val="00305CFA"/>
    <w:rsid w:val="00305F47"/>
    <w:rsid w:val="00306156"/>
    <w:rsid w:val="003061B5"/>
    <w:rsid w:val="00306569"/>
    <w:rsid w:val="00306A53"/>
    <w:rsid w:val="00306AFE"/>
    <w:rsid w:val="00306BED"/>
    <w:rsid w:val="00306C75"/>
    <w:rsid w:val="00306D23"/>
    <w:rsid w:val="00307117"/>
    <w:rsid w:val="003071F6"/>
    <w:rsid w:val="0030773F"/>
    <w:rsid w:val="00307D11"/>
    <w:rsid w:val="00307D56"/>
    <w:rsid w:val="00307E22"/>
    <w:rsid w:val="003102D0"/>
    <w:rsid w:val="00310463"/>
    <w:rsid w:val="003104E0"/>
    <w:rsid w:val="003108CF"/>
    <w:rsid w:val="003108E0"/>
    <w:rsid w:val="0031099A"/>
    <w:rsid w:val="00310AD4"/>
    <w:rsid w:val="00310B90"/>
    <w:rsid w:val="00310E98"/>
    <w:rsid w:val="00311062"/>
    <w:rsid w:val="0031128C"/>
    <w:rsid w:val="00311594"/>
    <w:rsid w:val="003115C9"/>
    <w:rsid w:val="00311AEA"/>
    <w:rsid w:val="00311C74"/>
    <w:rsid w:val="00311CBE"/>
    <w:rsid w:val="00311D43"/>
    <w:rsid w:val="00311E19"/>
    <w:rsid w:val="0031201D"/>
    <w:rsid w:val="003120F1"/>
    <w:rsid w:val="003124F8"/>
    <w:rsid w:val="00312957"/>
    <w:rsid w:val="003129E7"/>
    <w:rsid w:val="00312D0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45"/>
    <w:rsid w:val="00314CF4"/>
    <w:rsid w:val="00314DFD"/>
    <w:rsid w:val="00314EFF"/>
    <w:rsid w:val="003151CA"/>
    <w:rsid w:val="00315509"/>
    <w:rsid w:val="003159C3"/>
    <w:rsid w:val="003159D1"/>
    <w:rsid w:val="00315FC6"/>
    <w:rsid w:val="0031630B"/>
    <w:rsid w:val="003164EB"/>
    <w:rsid w:val="0031663A"/>
    <w:rsid w:val="0031668E"/>
    <w:rsid w:val="00316719"/>
    <w:rsid w:val="00316A47"/>
    <w:rsid w:val="00316E4B"/>
    <w:rsid w:val="00316EC7"/>
    <w:rsid w:val="00317604"/>
    <w:rsid w:val="0031771F"/>
    <w:rsid w:val="003179C3"/>
    <w:rsid w:val="00317BF6"/>
    <w:rsid w:val="00317F47"/>
    <w:rsid w:val="00317F8A"/>
    <w:rsid w:val="0032021E"/>
    <w:rsid w:val="003206C6"/>
    <w:rsid w:val="00320A3E"/>
    <w:rsid w:val="00320A6E"/>
    <w:rsid w:val="00320CB3"/>
    <w:rsid w:val="00320DCD"/>
    <w:rsid w:val="00320E94"/>
    <w:rsid w:val="0032119C"/>
    <w:rsid w:val="003213B9"/>
    <w:rsid w:val="003218F9"/>
    <w:rsid w:val="00321A6B"/>
    <w:rsid w:val="00321DA2"/>
    <w:rsid w:val="00321F1D"/>
    <w:rsid w:val="00321F7E"/>
    <w:rsid w:val="003221E1"/>
    <w:rsid w:val="0032281B"/>
    <w:rsid w:val="00322D1B"/>
    <w:rsid w:val="00323260"/>
    <w:rsid w:val="00323306"/>
    <w:rsid w:val="0032346F"/>
    <w:rsid w:val="00323A71"/>
    <w:rsid w:val="0032416C"/>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084"/>
    <w:rsid w:val="0032615D"/>
    <w:rsid w:val="0032696F"/>
    <w:rsid w:val="003269F3"/>
    <w:rsid w:val="00327281"/>
    <w:rsid w:val="003273FD"/>
    <w:rsid w:val="00327CD3"/>
    <w:rsid w:val="00327E6D"/>
    <w:rsid w:val="00327EAA"/>
    <w:rsid w:val="003302A3"/>
    <w:rsid w:val="003303C5"/>
    <w:rsid w:val="0033077C"/>
    <w:rsid w:val="0033081F"/>
    <w:rsid w:val="00330928"/>
    <w:rsid w:val="00330AFE"/>
    <w:rsid w:val="00330DB1"/>
    <w:rsid w:val="0033105E"/>
    <w:rsid w:val="00331183"/>
    <w:rsid w:val="003315AB"/>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7CF"/>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3B7"/>
    <w:rsid w:val="00335642"/>
    <w:rsid w:val="00335875"/>
    <w:rsid w:val="00335B4C"/>
    <w:rsid w:val="00335C2D"/>
    <w:rsid w:val="00335EFB"/>
    <w:rsid w:val="00336584"/>
    <w:rsid w:val="003365B7"/>
    <w:rsid w:val="00336629"/>
    <w:rsid w:val="00336636"/>
    <w:rsid w:val="00336717"/>
    <w:rsid w:val="00336D3F"/>
    <w:rsid w:val="00337075"/>
    <w:rsid w:val="0033742A"/>
    <w:rsid w:val="0033780C"/>
    <w:rsid w:val="0033788F"/>
    <w:rsid w:val="00337B59"/>
    <w:rsid w:val="00337C3D"/>
    <w:rsid w:val="00337C66"/>
    <w:rsid w:val="00337CD4"/>
    <w:rsid w:val="00337CE2"/>
    <w:rsid w:val="00340429"/>
    <w:rsid w:val="003404D8"/>
    <w:rsid w:val="003404E1"/>
    <w:rsid w:val="00340807"/>
    <w:rsid w:val="00340968"/>
    <w:rsid w:val="00340AEA"/>
    <w:rsid w:val="00340B43"/>
    <w:rsid w:val="00340BB3"/>
    <w:rsid w:val="00340C24"/>
    <w:rsid w:val="00340DDE"/>
    <w:rsid w:val="00340DE8"/>
    <w:rsid w:val="00340E08"/>
    <w:rsid w:val="00340FB7"/>
    <w:rsid w:val="0034111C"/>
    <w:rsid w:val="003411C4"/>
    <w:rsid w:val="0034161F"/>
    <w:rsid w:val="00341723"/>
    <w:rsid w:val="00341A4A"/>
    <w:rsid w:val="00341A54"/>
    <w:rsid w:val="00341B23"/>
    <w:rsid w:val="00341C27"/>
    <w:rsid w:val="00341D1F"/>
    <w:rsid w:val="00342398"/>
    <w:rsid w:val="0034258B"/>
    <w:rsid w:val="0034279D"/>
    <w:rsid w:val="003428C3"/>
    <w:rsid w:val="00342983"/>
    <w:rsid w:val="00342A18"/>
    <w:rsid w:val="00342AD5"/>
    <w:rsid w:val="00342DD3"/>
    <w:rsid w:val="00343051"/>
    <w:rsid w:val="003433A2"/>
    <w:rsid w:val="0034388A"/>
    <w:rsid w:val="00343B5C"/>
    <w:rsid w:val="003443D6"/>
    <w:rsid w:val="003444A0"/>
    <w:rsid w:val="003449C7"/>
    <w:rsid w:val="003449E4"/>
    <w:rsid w:val="00345203"/>
    <w:rsid w:val="00345798"/>
    <w:rsid w:val="0034587A"/>
    <w:rsid w:val="00345A0D"/>
    <w:rsid w:val="00345E3A"/>
    <w:rsid w:val="003462D7"/>
    <w:rsid w:val="003465E5"/>
    <w:rsid w:val="003466F1"/>
    <w:rsid w:val="00346ADA"/>
    <w:rsid w:val="00346B1C"/>
    <w:rsid w:val="00346B8E"/>
    <w:rsid w:val="00346E52"/>
    <w:rsid w:val="00346E75"/>
    <w:rsid w:val="00347245"/>
    <w:rsid w:val="003472CC"/>
    <w:rsid w:val="003474B8"/>
    <w:rsid w:val="00347680"/>
    <w:rsid w:val="00347A64"/>
    <w:rsid w:val="00347C98"/>
    <w:rsid w:val="00347F95"/>
    <w:rsid w:val="003500CB"/>
    <w:rsid w:val="003500EA"/>
    <w:rsid w:val="003501AE"/>
    <w:rsid w:val="0035029A"/>
    <w:rsid w:val="0035061E"/>
    <w:rsid w:val="003507EC"/>
    <w:rsid w:val="00350936"/>
    <w:rsid w:val="00350B2B"/>
    <w:rsid w:val="00350CB1"/>
    <w:rsid w:val="00350D3C"/>
    <w:rsid w:val="00350E3E"/>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D78"/>
    <w:rsid w:val="00353EBA"/>
    <w:rsid w:val="003544C5"/>
    <w:rsid w:val="00354559"/>
    <w:rsid w:val="003545CC"/>
    <w:rsid w:val="00354BF8"/>
    <w:rsid w:val="00355088"/>
    <w:rsid w:val="00355142"/>
    <w:rsid w:val="0035581A"/>
    <w:rsid w:val="003562F3"/>
    <w:rsid w:val="00356305"/>
    <w:rsid w:val="0035641C"/>
    <w:rsid w:val="00356673"/>
    <w:rsid w:val="0035668B"/>
    <w:rsid w:val="00356861"/>
    <w:rsid w:val="003568A0"/>
    <w:rsid w:val="003569B3"/>
    <w:rsid w:val="00356A6D"/>
    <w:rsid w:val="00356B45"/>
    <w:rsid w:val="003571A1"/>
    <w:rsid w:val="00357270"/>
    <w:rsid w:val="003574D0"/>
    <w:rsid w:val="0035751F"/>
    <w:rsid w:val="003577E3"/>
    <w:rsid w:val="003579FA"/>
    <w:rsid w:val="00357A81"/>
    <w:rsid w:val="00357B29"/>
    <w:rsid w:val="00357B9C"/>
    <w:rsid w:val="00357CE3"/>
    <w:rsid w:val="00357F9C"/>
    <w:rsid w:val="00357FE6"/>
    <w:rsid w:val="00358FE1"/>
    <w:rsid w:val="003606EC"/>
    <w:rsid w:val="00360813"/>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DA7"/>
    <w:rsid w:val="00362DF0"/>
    <w:rsid w:val="003634C0"/>
    <w:rsid w:val="0036393A"/>
    <w:rsid w:val="00363AE4"/>
    <w:rsid w:val="00363E65"/>
    <w:rsid w:val="00363F33"/>
    <w:rsid w:val="0036427E"/>
    <w:rsid w:val="003642A6"/>
    <w:rsid w:val="00364314"/>
    <w:rsid w:val="003646F5"/>
    <w:rsid w:val="00364BDE"/>
    <w:rsid w:val="00364D65"/>
    <w:rsid w:val="00365055"/>
    <w:rsid w:val="0036528D"/>
    <w:rsid w:val="00365330"/>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07"/>
    <w:rsid w:val="00367C7F"/>
    <w:rsid w:val="003702F9"/>
    <w:rsid w:val="003705AC"/>
    <w:rsid w:val="003705F9"/>
    <w:rsid w:val="003706CF"/>
    <w:rsid w:val="003709DA"/>
    <w:rsid w:val="00370EC4"/>
    <w:rsid w:val="003710E1"/>
    <w:rsid w:val="003711E9"/>
    <w:rsid w:val="00371296"/>
    <w:rsid w:val="0037166B"/>
    <w:rsid w:val="00371787"/>
    <w:rsid w:val="003717EC"/>
    <w:rsid w:val="00371B2A"/>
    <w:rsid w:val="00371C30"/>
    <w:rsid w:val="00372043"/>
    <w:rsid w:val="00372093"/>
    <w:rsid w:val="00372329"/>
    <w:rsid w:val="0037242B"/>
    <w:rsid w:val="00372471"/>
    <w:rsid w:val="00372502"/>
    <w:rsid w:val="0037263A"/>
    <w:rsid w:val="00372702"/>
    <w:rsid w:val="00372895"/>
    <w:rsid w:val="003729D7"/>
    <w:rsid w:val="00372AA0"/>
    <w:rsid w:val="00372DF6"/>
    <w:rsid w:val="0037366C"/>
    <w:rsid w:val="003737FB"/>
    <w:rsid w:val="00373A24"/>
    <w:rsid w:val="00374058"/>
    <w:rsid w:val="00374067"/>
    <w:rsid w:val="0037411D"/>
    <w:rsid w:val="003744E1"/>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195"/>
    <w:rsid w:val="0037626C"/>
    <w:rsid w:val="003763EE"/>
    <w:rsid w:val="003767A1"/>
    <w:rsid w:val="003767B0"/>
    <w:rsid w:val="003768CC"/>
    <w:rsid w:val="0037691E"/>
    <w:rsid w:val="00376AB4"/>
    <w:rsid w:val="00376CC6"/>
    <w:rsid w:val="00377131"/>
    <w:rsid w:val="0037725E"/>
    <w:rsid w:val="003774E0"/>
    <w:rsid w:val="0037751C"/>
    <w:rsid w:val="003775C8"/>
    <w:rsid w:val="0037792A"/>
    <w:rsid w:val="00377997"/>
    <w:rsid w:val="00380046"/>
    <w:rsid w:val="0038007A"/>
    <w:rsid w:val="00380266"/>
    <w:rsid w:val="003805BD"/>
    <w:rsid w:val="003806AE"/>
    <w:rsid w:val="00380A94"/>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338"/>
    <w:rsid w:val="00383483"/>
    <w:rsid w:val="00383AEA"/>
    <w:rsid w:val="00383F09"/>
    <w:rsid w:val="00383FDB"/>
    <w:rsid w:val="003840EA"/>
    <w:rsid w:val="0038429B"/>
    <w:rsid w:val="00384715"/>
    <w:rsid w:val="00384943"/>
    <w:rsid w:val="0038501D"/>
    <w:rsid w:val="00385095"/>
    <w:rsid w:val="003853E1"/>
    <w:rsid w:val="00385463"/>
    <w:rsid w:val="00385888"/>
    <w:rsid w:val="00385902"/>
    <w:rsid w:val="00385D63"/>
    <w:rsid w:val="00385F4B"/>
    <w:rsid w:val="003860C3"/>
    <w:rsid w:val="00386264"/>
    <w:rsid w:val="003863E9"/>
    <w:rsid w:val="00386440"/>
    <w:rsid w:val="00386B65"/>
    <w:rsid w:val="00386BFB"/>
    <w:rsid w:val="00386D13"/>
    <w:rsid w:val="00386FA1"/>
    <w:rsid w:val="0038703D"/>
    <w:rsid w:val="003872AA"/>
    <w:rsid w:val="00387519"/>
    <w:rsid w:val="00387683"/>
    <w:rsid w:val="00387696"/>
    <w:rsid w:val="0038795B"/>
    <w:rsid w:val="003900F3"/>
    <w:rsid w:val="00390267"/>
    <w:rsid w:val="00390610"/>
    <w:rsid w:val="003906CC"/>
    <w:rsid w:val="003909D9"/>
    <w:rsid w:val="00390B10"/>
    <w:rsid w:val="00390D01"/>
    <w:rsid w:val="00390FA1"/>
    <w:rsid w:val="00391290"/>
    <w:rsid w:val="003915B6"/>
    <w:rsid w:val="0039178F"/>
    <w:rsid w:val="00391BDD"/>
    <w:rsid w:val="003925AE"/>
    <w:rsid w:val="003926C2"/>
    <w:rsid w:val="003926C7"/>
    <w:rsid w:val="00392771"/>
    <w:rsid w:val="00392815"/>
    <w:rsid w:val="0039284C"/>
    <w:rsid w:val="003928A1"/>
    <w:rsid w:val="0039300A"/>
    <w:rsid w:val="00393056"/>
    <w:rsid w:val="003931A4"/>
    <w:rsid w:val="0039331E"/>
    <w:rsid w:val="003935E6"/>
    <w:rsid w:val="003935EC"/>
    <w:rsid w:val="00393D28"/>
    <w:rsid w:val="00393EF8"/>
    <w:rsid w:val="00393F17"/>
    <w:rsid w:val="0039401C"/>
    <w:rsid w:val="00394423"/>
    <w:rsid w:val="00394605"/>
    <w:rsid w:val="0039492B"/>
    <w:rsid w:val="00394A66"/>
    <w:rsid w:val="00394DCC"/>
    <w:rsid w:val="00394EF9"/>
    <w:rsid w:val="0039527D"/>
    <w:rsid w:val="00395958"/>
    <w:rsid w:val="00395A48"/>
    <w:rsid w:val="00395ABF"/>
    <w:rsid w:val="00395AC8"/>
    <w:rsid w:val="00395E5C"/>
    <w:rsid w:val="00395FD5"/>
    <w:rsid w:val="00396102"/>
    <w:rsid w:val="003963DC"/>
    <w:rsid w:val="003964EF"/>
    <w:rsid w:val="003967BB"/>
    <w:rsid w:val="003968D6"/>
    <w:rsid w:val="00396C76"/>
    <w:rsid w:val="00396EF1"/>
    <w:rsid w:val="00397468"/>
    <w:rsid w:val="003975F4"/>
    <w:rsid w:val="00397721"/>
    <w:rsid w:val="003979C2"/>
    <w:rsid w:val="00397DA2"/>
    <w:rsid w:val="003A0033"/>
    <w:rsid w:val="003A03FE"/>
    <w:rsid w:val="003A0D4A"/>
    <w:rsid w:val="003A10D1"/>
    <w:rsid w:val="003A114E"/>
    <w:rsid w:val="003A126D"/>
    <w:rsid w:val="003A1D7D"/>
    <w:rsid w:val="003A1F12"/>
    <w:rsid w:val="003A2658"/>
    <w:rsid w:val="003A2DB1"/>
    <w:rsid w:val="003A3614"/>
    <w:rsid w:val="003A385B"/>
    <w:rsid w:val="003A3DCE"/>
    <w:rsid w:val="003A3E57"/>
    <w:rsid w:val="003A401F"/>
    <w:rsid w:val="003A4130"/>
    <w:rsid w:val="003A41DA"/>
    <w:rsid w:val="003A42BA"/>
    <w:rsid w:val="003A4649"/>
    <w:rsid w:val="003A48F8"/>
    <w:rsid w:val="003A498F"/>
    <w:rsid w:val="003A4D15"/>
    <w:rsid w:val="003A4EE0"/>
    <w:rsid w:val="003A5322"/>
    <w:rsid w:val="003A53C4"/>
    <w:rsid w:val="003A597F"/>
    <w:rsid w:val="003A5CC4"/>
    <w:rsid w:val="003A5DA9"/>
    <w:rsid w:val="003A5F1B"/>
    <w:rsid w:val="003A5F81"/>
    <w:rsid w:val="003A5F94"/>
    <w:rsid w:val="003A6088"/>
    <w:rsid w:val="003A65D1"/>
    <w:rsid w:val="003A6AEA"/>
    <w:rsid w:val="003A6DA3"/>
    <w:rsid w:val="003A74B1"/>
    <w:rsid w:val="003A75A0"/>
    <w:rsid w:val="003A75F1"/>
    <w:rsid w:val="003A7728"/>
    <w:rsid w:val="003A77CA"/>
    <w:rsid w:val="003A7966"/>
    <w:rsid w:val="003A7BAF"/>
    <w:rsid w:val="003B030B"/>
    <w:rsid w:val="003B037C"/>
    <w:rsid w:val="003B0865"/>
    <w:rsid w:val="003B08CD"/>
    <w:rsid w:val="003B0ABB"/>
    <w:rsid w:val="003B0D24"/>
    <w:rsid w:val="003B1161"/>
    <w:rsid w:val="003B1788"/>
    <w:rsid w:val="003B18E7"/>
    <w:rsid w:val="003B1B7C"/>
    <w:rsid w:val="003B1F1D"/>
    <w:rsid w:val="003B1FD0"/>
    <w:rsid w:val="003B20A2"/>
    <w:rsid w:val="003B267B"/>
    <w:rsid w:val="003B2773"/>
    <w:rsid w:val="003B2C90"/>
    <w:rsid w:val="003B2FB9"/>
    <w:rsid w:val="003B30D0"/>
    <w:rsid w:val="003B30ED"/>
    <w:rsid w:val="003B310F"/>
    <w:rsid w:val="003B33F3"/>
    <w:rsid w:val="003B349D"/>
    <w:rsid w:val="003B3601"/>
    <w:rsid w:val="003B3602"/>
    <w:rsid w:val="003B371C"/>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5D6"/>
    <w:rsid w:val="003B79B6"/>
    <w:rsid w:val="003B79C7"/>
    <w:rsid w:val="003B7C8B"/>
    <w:rsid w:val="003C02D7"/>
    <w:rsid w:val="003C033D"/>
    <w:rsid w:val="003C0523"/>
    <w:rsid w:val="003C057B"/>
    <w:rsid w:val="003C05A5"/>
    <w:rsid w:val="003C066B"/>
    <w:rsid w:val="003C083F"/>
    <w:rsid w:val="003C0F3C"/>
    <w:rsid w:val="003C15BB"/>
    <w:rsid w:val="003C1A43"/>
    <w:rsid w:val="003C1C02"/>
    <w:rsid w:val="003C1C36"/>
    <w:rsid w:val="003C1CDE"/>
    <w:rsid w:val="003C1FE0"/>
    <w:rsid w:val="003C20A5"/>
    <w:rsid w:val="003C2180"/>
    <w:rsid w:val="003C249F"/>
    <w:rsid w:val="003C26A1"/>
    <w:rsid w:val="003C2792"/>
    <w:rsid w:val="003C28D3"/>
    <w:rsid w:val="003C28EE"/>
    <w:rsid w:val="003C2C35"/>
    <w:rsid w:val="003C2CAE"/>
    <w:rsid w:val="003C2DC5"/>
    <w:rsid w:val="003C34A9"/>
    <w:rsid w:val="003C34F0"/>
    <w:rsid w:val="003C363A"/>
    <w:rsid w:val="003C371B"/>
    <w:rsid w:val="003C3929"/>
    <w:rsid w:val="003C42C7"/>
    <w:rsid w:val="003C4436"/>
    <w:rsid w:val="003C4532"/>
    <w:rsid w:val="003C4533"/>
    <w:rsid w:val="003C4F1A"/>
    <w:rsid w:val="003C509B"/>
    <w:rsid w:val="003C543F"/>
    <w:rsid w:val="003C5700"/>
    <w:rsid w:val="003C594A"/>
    <w:rsid w:val="003C5A52"/>
    <w:rsid w:val="003C5AB6"/>
    <w:rsid w:val="003C605C"/>
    <w:rsid w:val="003C616C"/>
    <w:rsid w:val="003C618F"/>
    <w:rsid w:val="003C630F"/>
    <w:rsid w:val="003C64E8"/>
    <w:rsid w:val="003C6630"/>
    <w:rsid w:val="003C730D"/>
    <w:rsid w:val="003C7796"/>
    <w:rsid w:val="003C7A07"/>
    <w:rsid w:val="003C7E7C"/>
    <w:rsid w:val="003D021D"/>
    <w:rsid w:val="003D0304"/>
    <w:rsid w:val="003D0492"/>
    <w:rsid w:val="003D04E2"/>
    <w:rsid w:val="003D0665"/>
    <w:rsid w:val="003D0CCD"/>
    <w:rsid w:val="003D0E58"/>
    <w:rsid w:val="003D1076"/>
    <w:rsid w:val="003D144E"/>
    <w:rsid w:val="003D14C4"/>
    <w:rsid w:val="003D1E51"/>
    <w:rsid w:val="003D1F20"/>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9DA"/>
    <w:rsid w:val="003D4F95"/>
    <w:rsid w:val="003D5092"/>
    <w:rsid w:val="003D50E0"/>
    <w:rsid w:val="003D5545"/>
    <w:rsid w:val="003D5630"/>
    <w:rsid w:val="003D58CF"/>
    <w:rsid w:val="003D5BB8"/>
    <w:rsid w:val="003D5C77"/>
    <w:rsid w:val="003D5E44"/>
    <w:rsid w:val="003D6008"/>
    <w:rsid w:val="003D6448"/>
    <w:rsid w:val="003D662B"/>
    <w:rsid w:val="003D6812"/>
    <w:rsid w:val="003D692C"/>
    <w:rsid w:val="003D6E6B"/>
    <w:rsid w:val="003D73D9"/>
    <w:rsid w:val="003D767C"/>
    <w:rsid w:val="003D774E"/>
    <w:rsid w:val="003D782D"/>
    <w:rsid w:val="003D7986"/>
    <w:rsid w:val="003D79EA"/>
    <w:rsid w:val="003D7E01"/>
    <w:rsid w:val="003D7F63"/>
    <w:rsid w:val="003E031F"/>
    <w:rsid w:val="003E065B"/>
    <w:rsid w:val="003E0996"/>
    <w:rsid w:val="003E0F5A"/>
    <w:rsid w:val="003E160B"/>
    <w:rsid w:val="003E17F9"/>
    <w:rsid w:val="003E22B8"/>
    <w:rsid w:val="003E2396"/>
    <w:rsid w:val="003E2A36"/>
    <w:rsid w:val="003E3652"/>
    <w:rsid w:val="003E389D"/>
    <w:rsid w:val="003E3CA9"/>
    <w:rsid w:val="003E3D51"/>
    <w:rsid w:val="003E3E24"/>
    <w:rsid w:val="003E3F38"/>
    <w:rsid w:val="003E42DD"/>
    <w:rsid w:val="003E4580"/>
    <w:rsid w:val="003E46E9"/>
    <w:rsid w:val="003E4C6F"/>
    <w:rsid w:val="003E504D"/>
    <w:rsid w:val="003E521B"/>
    <w:rsid w:val="003E5428"/>
    <w:rsid w:val="003E5AD0"/>
    <w:rsid w:val="003E5B0C"/>
    <w:rsid w:val="003E5B29"/>
    <w:rsid w:val="003E5DA4"/>
    <w:rsid w:val="003E5DB8"/>
    <w:rsid w:val="003E5E46"/>
    <w:rsid w:val="003E6282"/>
    <w:rsid w:val="003E6B45"/>
    <w:rsid w:val="003E6D71"/>
    <w:rsid w:val="003E6E51"/>
    <w:rsid w:val="003E6F97"/>
    <w:rsid w:val="003E7150"/>
    <w:rsid w:val="003E720A"/>
    <w:rsid w:val="003E733B"/>
    <w:rsid w:val="003E7412"/>
    <w:rsid w:val="003E76E6"/>
    <w:rsid w:val="003E77A8"/>
    <w:rsid w:val="003F008D"/>
    <w:rsid w:val="003F020E"/>
    <w:rsid w:val="003F0306"/>
    <w:rsid w:val="003F0B78"/>
    <w:rsid w:val="003F0F41"/>
    <w:rsid w:val="003F12DE"/>
    <w:rsid w:val="003F1329"/>
    <w:rsid w:val="003F1447"/>
    <w:rsid w:val="003F15C8"/>
    <w:rsid w:val="003F164B"/>
    <w:rsid w:val="003F19D3"/>
    <w:rsid w:val="003F1A7F"/>
    <w:rsid w:val="003F20DA"/>
    <w:rsid w:val="003F2433"/>
    <w:rsid w:val="003F2556"/>
    <w:rsid w:val="003F25C3"/>
    <w:rsid w:val="003F27F2"/>
    <w:rsid w:val="003F29CC"/>
    <w:rsid w:val="003F2E00"/>
    <w:rsid w:val="003F2FF7"/>
    <w:rsid w:val="003F33B3"/>
    <w:rsid w:val="003F3632"/>
    <w:rsid w:val="003F3B26"/>
    <w:rsid w:val="003F3BDB"/>
    <w:rsid w:val="003F3C39"/>
    <w:rsid w:val="003F3EB7"/>
    <w:rsid w:val="003F4329"/>
    <w:rsid w:val="003F43D8"/>
    <w:rsid w:val="003F448D"/>
    <w:rsid w:val="003F45C9"/>
    <w:rsid w:val="003F45E6"/>
    <w:rsid w:val="003F5243"/>
    <w:rsid w:val="003F580D"/>
    <w:rsid w:val="003F5869"/>
    <w:rsid w:val="003F5D59"/>
    <w:rsid w:val="003F5F83"/>
    <w:rsid w:val="003F636B"/>
    <w:rsid w:val="003F6484"/>
    <w:rsid w:val="003F6521"/>
    <w:rsid w:val="003F6988"/>
    <w:rsid w:val="003F6DE3"/>
    <w:rsid w:val="003F6E9F"/>
    <w:rsid w:val="003F702F"/>
    <w:rsid w:val="003F762A"/>
    <w:rsid w:val="003F782F"/>
    <w:rsid w:val="003F79B0"/>
    <w:rsid w:val="003F7CBB"/>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28"/>
    <w:rsid w:val="004030CE"/>
    <w:rsid w:val="0040343F"/>
    <w:rsid w:val="0040377D"/>
    <w:rsid w:val="00403868"/>
    <w:rsid w:val="0040393B"/>
    <w:rsid w:val="0040397E"/>
    <w:rsid w:val="00403985"/>
    <w:rsid w:val="00403C11"/>
    <w:rsid w:val="0040439D"/>
    <w:rsid w:val="00404C45"/>
    <w:rsid w:val="004052B9"/>
    <w:rsid w:val="004054C9"/>
    <w:rsid w:val="0040560D"/>
    <w:rsid w:val="00405662"/>
    <w:rsid w:val="00405678"/>
    <w:rsid w:val="00405A85"/>
    <w:rsid w:val="00405D0F"/>
    <w:rsid w:val="00405F8F"/>
    <w:rsid w:val="00406011"/>
    <w:rsid w:val="004061BB"/>
    <w:rsid w:val="004063B9"/>
    <w:rsid w:val="004065B4"/>
    <w:rsid w:val="004066F2"/>
    <w:rsid w:val="00406A55"/>
    <w:rsid w:val="00406BDB"/>
    <w:rsid w:val="00406DAB"/>
    <w:rsid w:val="00406E44"/>
    <w:rsid w:val="00406ED1"/>
    <w:rsid w:val="00406ED2"/>
    <w:rsid w:val="00406F9B"/>
    <w:rsid w:val="0040783F"/>
    <w:rsid w:val="00407A8E"/>
    <w:rsid w:val="00410094"/>
    <w:rsid w:val="004100F6"/>
    <w:rsid w:val="004105D4"/>
    <w:rsid w:val="00410737"/>
    <w:rsid w:val="00410AFF"/>
    <w:rsid w:val="00410EEB"/>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3DC8"/>
    <w:rsid w:val="0041401C"/>
    <w:rsid w:val="00414292"/>
    <w:rsid w:val="004142F4"/>
    <w:rsid w:val="0041457D"/>
    <w:rsid w:val="004145D1"/>
    <w:rsid w:val="004146E9"/>
    <w:rsid w:val="00414939"/>
    <w:rsid w:val="00414A54"/>
    <w:rsid w:val="00414B3F"/>
    <w:rsid w:val="004157A4"/>
    <w:rsid w:val="00415906"/>
    <w:rsid w:val="00415A59"/>
    <w:rsid w:val="0041609E"/>
    <w:rsid w:val="00416321"/>
    <w:rsid w:val="0041671B"/>
    <w:rsid w:val="00416873"/>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D90"/>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7BB"/>
    <w:rsid w:val="00425899"/>
    <w:rsid w:val="004258E9"/>
    <w:rsid w:val="004259E2"/>
    <w:rsid w:val="00425AFA"/>
    <w:rsid w:val="00425B38"/>
    <w:rsid w:val="00425B62"/>
    <w:rsid w:val="00425E33"/>
    <w:rsid w:val="00425FCA"/>
    <w:rsid w:val="0042606C"/>
    <w:rsid w:val="00426179"/>
    <w:rsid w:val="00426253"/>
    <w:rsid w:val="00426580"/>
    <w:rsid w:val="00426611"/>
    <w:rsid w:val="00426884"/>
    <w:rsid w:val="00426DA6"/>
    <w:rsid w:val="0042732D"/>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B05"/>
    <w:rsid w:val="00434EE8"/>
    <w:rsid w:val="004353FC"/>
    <w:rsid w:val="00435469"/>
    <w:rsid w:val="0043564D"/>
    <w:rsid w:val="00435652"/>
    <w:rsid w:val="004357B7"/>
    <w:rsid w:val="00435AA3"/>
    <w:rsid w:val="00435BF4"/>
    <w:rsid w:val="00435F8B"/>
    <w:rsid w:val="0043647F"/>
    <w:rsid w:val="00436C31"/>
    <w:rsid w:val="00436E43"/>
    <w:rsid w:val="00436E4F"/>
    <w:rsid w:val="00436F01"/>
    <w:rsid w:val="00436F1F"/>
    <w:rsid w:val="00436FF6"/>
    <w:rsid w:val="004370F6"/>
    <w:rsid w:val="004371BA"/>
    <w:rsid w:val="00437533"/>
    <w:rsid w:val="00437A45"/>
    <w:rsid w:val="00437A4D"/>
    <w:rsid w:val="00437D57"/>
    <w:rsid w:val="004408C6"/>
    <w:rsid w:val="004408EC"/>
    <w:rsid w:val="004409D4"/>
    <w:rsid w:val="00440B03"/>
    <w:rsid w:val="00440FE8"/>
    <w:rsid w:val="00441877"/>
    <w:rsid w:val="00441C21"/>
    <w:rsid w:val="0044209A"/>
    <w:rsid w:val="004422F9"/>
    <w:rsid w:val="00442450"/>
    <w:rsid w:val="004424E1"/>
    <w:rsid w:val="004426C0"/>
    <w:rsid w:val="004427BF"/>
    <w:rsid w:val="004427F0"/>
    <w:rsid w:val="00442C09"/>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D15"/>
    <w:rsid w:val="00446D24"/>
    <w:rsid w:val="00446DAF"/>
    <w:rsid w:val="00446DC4"/>
    <w:rsid w:val="00446E26"/>
    <w:rsid w:val="00446EF5"/>
    <w:rsid w:val="004473CF"/>
    <w:rsid w:val="004477A0"/>
    <w:rsid w:val="004478B9"/>
    <w:rsid w:val="00447EE8"/>
    <w:rsid w:val="00447EFA"/>
    <w:rsid w:val="00450392"/>
    <w:rsid w:val="00450A33"/>
    <w:rsid w:val="00450B96"/>
    <w:rsid w:val="00450CCD"/>
    <w:rsid w:val="00451000"/>
    <w:rsid w:val="0045123F"/>
    <w:rsid w:val="004512ED"/>
    <w:rsid w:val="0045150B"/>
    <w:rsid w:val="0045159A"/>
    <w:rsid w:val="00451628"/>
    <w:rsid w:val="004516D3"/>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0D9"/>
    <w:rsid w:val="00454106"/>
    <w:rsid w:val="004541B4"/>
    <w:rsid w:val="004541C0"/>
    <w:rsid w:val="004541FB"/>
    <w:rsid w:val="00454506"/>
    <w:rsid w:val="0045454A"/>
    <w:rsid w:val="00454720"/>
    <w:rsid w:val="00454764"/>
    <w:rsid w:val="004548D6"/>
    <w:rsid w:val="00454B17"/>
    <w:rsid w:val="00454DC1"/>
    <w:rsid w:val="00454FAC"/>
    <w:rsid w:val="00455025"/>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997"/>
    <w:rsid w:val="00457AB4"/>
    <w:rsid w:val="00457BC2"/>
    <w:rsid w:val="00457BDA"/>
    <w:rsid w:val="00457EB9"/>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2CAD"/>
    <w:rsid w:val="004630E3"/>
    <w:rsid w:val="004632B6"/>
    <w:rsid w:val="004634D4"/>
    <w:rsid w:val="00463B13"/>
    <w:rsid w:val="00463C08"/>
    <w:rsid w:val="00463ECA"/>
    <w:rsid w:val="004641E6"/>
    <w:rsid w:val="00464761"/>
    <w:rsid w:val="004647D4"/>
    <w:rsid w:val="0046480A"/>
    <w:rsid w:val="00464901"/>
    <w:rsid w:val="0046491F"/>
    <w:rsid w:val="00464A30"/>
    <w:rsid w:val="00464C0B"/>
    <w:rsid w:val="00464CE3"/>
    <w:rsid w:val="00465112"/>
    <w:rsid w:val="00465408"/>
    <w:rsid w:val="00465913"/>
    <w:rsid w:val="00465C7C"/>
    <w:rsid w:val="00465CA2"/>
    <w:rsid w:val="00465E45"/>
    <w:rsid w:val="00465EB1"/>
    <w:rsid w:val="00465FB1"/>
    <w:rsid w:val="00466292"/>
    <w:rsid w:val="00466309"/>
    <w:rsid w:val="00466649"/>
    <w:rsid w:val="004669F1"/>
    <w:rsid w:val="00466C86"/>
    <w:rsid w:val="00466D9F"/>
    <w:rsid w:val="00466DB8"/>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1D1E"/>
    <w:rsid w:val="00472023"/>
    <w:rsid w:val="004725B5"/>
    <w:rsid w:val="004725FE"/>
    <w:rsid w:val="00472942"/>
    <w:rsid w:val="00472B8D"/>
    <w:rsid w:val="004733FF"/>
    <w:rsid w:val="00473723"/>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08"/>
    <w:rsid w:val="0047558C"/>
    <w:rsid w:val="00475614"/>
    <w:rsid w:val="00475B38"/>
    <w:rsid w:val="00476137"/>
    <w:rsid w:val="004761B6"/>
    <w:rsid w:val="0047628E"/>
    <w:rsid w:val="004762AA"/>
    <w:rsid w:val="004762AB"/>
    <w:rsid w:val="004764C5"/>
    <w:rsid w:val="004764F4"/>
    <w:rsid w:val="00476584"/>
    <w:rsid w:val="0047669A"/>
    <w:rsid w:val="00476FE9"/>
    <w:rsid w:val="00477218"/>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A17"/>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494"/>
    <w:rsid w:val="004846FB"/>
    <w:rsid w:val="00484940"/>
    <w:rsid w:val="00484A79"/>
    <w:rsid w:val="00484A7C"/>
    <w:rsid w:val="00484D3D"/>
    <w:rsid w:val="00485484"/>
    <w:rsid w:val="004854CB"/>
    <w:rsid w:val="0048574F"/>
    <w:rsid w:val="004857A5"/>
    <w:rsid w:val="0048582A"/>
    <w:rsid w:val="00485B7E"/>
    <w:rsid w:val="00485E9A"/>
    <w:rsid w:val="00485EB5"/>
    <w:rsid w:val="00485FDC"/>
    <w:rsid w:val="004865FB"/>
    <w:rsid w:val="00486696"/>
    <w:rsid w:val="0048675B"/>
    <w:rsid w:val="00486987"/>
    <w:rsid w:val="00486C93"/>
    <w:rsid w:val="00486EAE"/>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1208"/>
    <w:rsid w:val="0049169D"/>
    <w:rsid w:val="004917AB"/>
    <w:rsid w:val="00491A44"/>
    <w:rsid w:val="00491DF0"/>
    <w:rsid w:val="00491E64"/>
    <w:rsid w:val="00492033"/>
    <w:rsid w:val="004920CC"/>
    <w:rsid w:val="004921A9"/>
    <w:rsid w:val="0049228E"/>
    <w:rsid w:val="00492782"/>
    <w:rsid w:val="00492CD7"/>
    <w:rsid w:val="00492D1D"/>
    <w:rsid w:val="00492D5F"/>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4E86"/>
    <w:rsid w:val="00495234"/>
    <w:rsid w:val="004956D5"/>
    <w:rsid w:val="00495A2F"/>
    <w:rsid w:val="00495CDC"/>
    <w:rsid w:val="00495DAD"/>
    <w:rsid w:val="0049603D"/>
    <w:rsid w:val="004960AA"/>
    <w:rsid w:val="004961AB"/>
    <w:rsid w:val="004964A1"/>
    <w:rsid w:val="0049663C"/>
    <w:rsid w:val="004966EA"/>
    <w:rsid w:val="004968AC"/>
    <w:rsid w:val="00496B42"/>
    <w:rsid w:val="00496FF0"/>
    <w:rsid w:val="00497194"/>
    <w:rsid w:val="00497336"/>
    <w:rsid w:val="00497530"/>
    <w:rsid w:val="0049793B"/>
    <w:rsid w:val="00497B3E"/>
    <w:rsid w:val="00497C5A"/>
    <w:rsid w:val="00497C7D"/>
    <w:rsid w:val="004A0080"/>
    <w:rsid w:val="004A07E4"/>
    <w:rsid w:val="004A083E"/>
    <w:rsid w:val="004A0CBF"/>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3D38"/>
    <w:rsid w:val="004A4185"/>
    <w:rsid w:val="004A42AD"/>
    <w:rsid w:val="004A445D"/>
    <w:rsid w:val="004A4842"/>
    <w:rsid w:val="004A4BC3"/>
    <w:rsid w:val="004A4C71"/>
    <w:rsid w:val="004A4C73"/>
    <w:rsid w:val="004A506A"/>
    <w:rsid w:val="004A54F7"/>
    <w:rsid w:val="004A55C8"/>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1085"/>
    <w:rsid w:val="004B1312"/>
    <w:rsid w:val="004B1A06"/>
    <w:rsid w:val="004B1CDA"/>
    <w:rsid w:val="004B1F73"/>
    <w:rsid w:val="004B21AA"/>
    <w:rsid w:val="004B2C9E"/>
    <w:rsid w:val="004B2CB9"/>
    <w:rsid w:val="004B2CE0"/>
    <w:rsid w:val="004B3259"/>
    <w:rsid w:val="004B37EF"/>
    <w:rsid w:val="004B38D8"/>
    <w:rsid w:val="004B3BEB"/>
    <w:rsid w:val="004B3F34"/>
    <w:rsid w:val="004B475A"/>
    <w:rsid w:val="004B47C7"/>
    <w:rsid w:val="004B4849"/>
    <w:rsid w:val="004B529D"/>
    <w:rsid w:val="004B5C93"/>
    <w:rsid w:val="004B5EFA"/>
    <w:rsid w:val="004B61F7"/>
    <w:rsid w:val="004B6209"/>
    <w:rsid w:val="004B62C7"/>
    <w:rsid w:val="004B6818"/>
    <w:rsid w:val="004B6969"/>
    <w:rsid w:val="004B7030"/>
    <w:rsid w:val="004B70E2"/>
    <w:rsid w:val="004B72F2"/>
    <w:rsid w:val="004B7390"/>
    <w:rsid w:val="004B74FF"/>
    <w:rsid w:val="004B75F7"/>
    <w:rsid w:val="004B76E7"/>
    <w:rsid w:val="004B7DFD"/>
    <w:rsid w:val="004B7E81"/>
    <w:rsid w:val="004B7E88"/>
    <w:rsid w:val="004B7FED"/>
    <w:rsid w:val="004C0286"/>
    <w:rsid w:val="004C02F0"/>
    <w:rsid w:val="004C0BD8"/>
    <w:rsid w:val="004C0DC5"/>
    <w:rsid w:val="004C1394"/>
    <w:rsid w:val="004C1543"/>
    <w:rsid w:val="004C15A4"/>
    <w:rsid w:val="004C1C41"/>
    <w:rsid w:val="004C1EFA"/>
    <w:rsid w:val="004C20B0"/>
    <w:rsid w:val="004C22E5"/>
    <w:rsid w:val="004C2320"/>
    <w:rsid w:val="004C242A"/>
    <w:rsid w:val="004C249F"/>
    <w:rsid w:val="004C254D"/>
    <w:rsid w:val="004C2A53"/>
    <w:rsid w:val="004C2F27"/>
    <w:rsid w:val="004C3255"/>
    <w:rsid w:val="004C33B3"/>
    <w:rsid w:val="004C342F"/>
    <w:rsid w:val="004C3A83"/>
    <w:rsid w:val="004C3F2F"/>
    <w:rsid w:val="004C4168"/>
    <w:rsid w:val="004C43A1"/>
    <w:rsid w:val="004C45D8"/>
    <w:rsid w:val="004C4635"/>
    <w:rsid w:val="004C484F"/>
    <w:rsid w:val="004C4F58"/>
    <w:rsid w:val="004C5470"/>
    <w:rsid w:val="004C58B1"/>
    <w:rsid w:val="004C58B7"/>
    <w:rsid w:val="004C5E0E"/>
    <w:rsid w:val="004C61EA"/>
    <w:rsid w:val="004C69E0"/>
    <w:rsid w:val="004C69F0"/>
    <w:rsid w:val="004C6DCF"/>
    <w:rsid w:val="004C6E73"/>
    <w:rsid w:val="004C7072"/>
    <w:rsid w:val="004C7101"/>
    <w:rsid w:val="004C795A"/>
    <w:rsid w:val="004C7A23"/>
    <w:rsid w:val="004C7FE4"/>
    <w:rsid w:val="004D006C"/>
    <w:rsid w:val="004D0803"/>
    <w:rsid w:val="004D0A0D"/>
    <w:rsid w:val="004D10E2"/>
    <w:rsid w:val="004D1208"/>
    <w:rsid w:val="004D13F2"/>
    <w:rsid w:val="004D1C2B"/>
    <w:rsid w:val="004D1D91"/>
    <w:rsid w:val="004D1FF7"/>
    <w:rsid w:val="004D2169"/>
    <w:rsid w:val="004D231C"/>
    <w:rsid w:val="004D2744"/>
    <w:rsid w:val="004D27F5"/>
    <w:rsid w:val="004D28E9"/>
    <w:rsid w:val="004D2B4A"/>
    <w:rsid w:val="004D2D3E"/>
    <w:rsid w:val="004D2D98"/>
    <w:rsid w:val="004D2E15"/>
    <w:rsid w:val="004D3C79"/>
    <w:rsid w:val="004D4015"/>
    <w:rsid w:val="004D4619"/>
    <w:rsid w:val="004D4877"/>
    <w:rsid w:val="004D5345"/>
    <w:rsid w:val="004D5C28"/>
    <w:rsid w:val="004D5C84"/>
    <w:rsid w:val="004D5E3D"/>
    <w:rsid w:val="004D6174"/>
    <w:rsid w:val="004D6321"/>
    <w:rsid w:val="004D638E"/>
    <w:rsid w:val="004D6865"/>
    <w:rsid w:val="004D69BC"/>
    <w:rsid w:val="004D6A72"/>
    <w:rsid w:val="004D6B47"/>
    <w:rsid w:val="004D6F61"/>
    <w:rsid w:val="004D6FAD"/>
    <w:rsid w:val="004D70E2"/>
    <w:rsid w:val="004D7107"/>
    <w:rsid w:val="004D757A"/>
    <w:rsid w:val="004D7EF3"/>
    <w:rsid w:val="004E005E"/>
    <w:rsid w:val="004E0297"/>
    <w:rsid w:val="004E043E"/>
    <w:rsid w:val="004E0547"/>
    <w:rsid w:val="004E06BB"/>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8FC"/>
    <w:rsid w:val="004E4A54"/>
    <w:rsid w:val="004E4AFC"/>
    <w:rsid w:val="004E4C78"/>
    <w:rsid w:val="004E4EFF"/>
    <w:rsid w:val="004E512B"/>
    <w:rsid w:val="004E52D3"/>
    <w:rsid w:val="004E555F"/>
    <w:rsid w:val="004E5592"/>
    <w:rsid w:val="004E59D6"/>
    <w:rsid w:val="004E5E6A"/>
    <w:rsid w:val="004E6272"/>
    <w:rsid w:val="004E6820"/>
    <w:rsid w:val="004E69AE"/>
    <w:rsid w:val="004E6ACB"/>
    <w:rsid w:val="004E6C3B"/>
    <w:rsid w:val="004E6D25"/>
    <w:rsid w:val="004E7079"/>
    <w:rsid w:val="004E74E3"/>
    <w:rsid w:val="004E76DF"/>
    <w:rsid w:val="004E7789"/>
    <w:rsid w:val="004E7916"/>
    <w:rsid w:val="004E7ECD"/>
    <w:rsid w:val="004E7F98"/>
    <w:rsid w:val="004E7FC0"/>
    <w:rsid w:val="004F0022"/>
    <w:rsid w:val="004F015E"/>
    <w:rsid w:val="004F0318"/>
    <w:rsid w:val="004F0C2E"/>
    <w:rsid w:val="004F0D0D"/>
    <w:rsid w:val="004F0DB4"/>
    <w:rsid w:val="004F0E58"/>
    <w:rsid w:val="004F0F6F"/>
    <w:rsid w:val="004F18C5"/>
    <w:rsid w:val="004F1D7D"/>
    <w:rsid w:val="004F1E75"/>
    <w:rsid w:val="004F1EE6"/>
    <w:rsid w:val="004F1F16"/>
    <w:rsid w:val="004F1F50"/>
    <w:rsid w:val="004F2165"/>
    <w:rsid w:val="004F246B"/>
    <w:rsid w:val="004F2725"/>
    <w:rsid w:val="004F2C55"/>
    <w:rsid w:val="004F2F26"/>
    <w:rsid w:val="004F30D7"/>
    <w:rsid w:val="004F317D"/>
    <w:rsid w:val="004F3191"/>
    <w:rsid w:val="004F31CA"/>
    <w:rsid w:val="004F33AA"/>
    <w:rsid w:val="004F359C"/>
    <w:rsid w:val="004F36F7"/>
    <w:rsid w:val="004F37CA"/>
    <w:rsid w:val="004F3A73"/>
    <w:rsid w:val="004F3F01"/>
    <w:rsid w:val="004F4060"/>
    <w:rsid w:val="004F4302"/>
    <w:rsid w:val="004F43EA"/>
    <w:rsid w:val="004F46FE"/>
    <w:rsid w:val="004F4A18"/>
    <w:rsid w:val="004F4E91"/>
    <w:rsid w:val="004F4ED9"/>
    <w:rsid w:val="004F4FC0"/>
    <w:rsid w:val="004F5213"/>
    <w:rsid w:val="004F5460"/>
    <w:rsid w:val="004F5835"/>
    <w:rsid w:val="004F5C43"/>
    <w:rsid w:val="004F5F2B"/>
    <w:rsid w:val="004F624B"/>
    <w:rsid w:val="004F6262"/>
    <w:rsid w:val="004F6564"/>
    <w:rsid w:val="004F65AD"/>
    <w:rsid w:val="004F65C2"/>
    <w:rsid w:val="004F6DAF"/>
    <w:rsid w:val="004F720A"/>
    <w:rsid w:val="004F73A9"/>
    <w:rsid w:val="004F7429"/>
    <w:rsid w:val="004F74EB"/>
    <w:rsid w:val="004F75CE"/>
    <w:rsid w:val="004F7958"/>
    <w:rsid w:val="004F7B4B"/>
    <w:rsid w:val="004F7EFB"/>
    <w:rsid w:val="004F7FF4"/>
    <w:rsid w:val="005000CF"/>
    <w:rsid w:val="0050028B"/>
    <w:rsid w:val="0050043C"/>
    <w:rsid w:val="0050043E"/>
    <w:rsid w:val="005004F9"/>
    <w:rsid w:val="00500537"/>
    <w:rsid w:val="00500684"/>
    <w:rsid w:val="005007D5"/>
    <w:rsid w:val="0050086B"/>
    <w:rsid w:val="00500890"/>
    <w:rsid w:val="005009E7"/>
    <w:rsid w:val="00500B3E"/>
    <w:rsid w:val="0050118D"/>
    <w:rsid w:val="0050146A"/>
    <w:rsid w:val="00501654"/>
    <w:rsid w:val="00501857"/>
    <w:rsid w:val="00501923"/>
    <w:rsid w:val="005019AD"/>
    <w:rsid w:val="00501CBA"/>
    <w:rsid w:val="00501D7A"/>
    <w:rsid w:val="005021E2"/>
    <w:rsid w:val="0050281E"/>
    <w:rsid w:val="00502918"/>
    <w:rsid w:val="00502A5B"/>
    <w:rsid w:val="00502A8B"/>
    <w:rsid w:val="00502E19"/>
    <w:rsid w:val="00502E7C"/>
    <w:rsid w:val="00502F6A"/>
    <w:rsid w:val="0050339D"/>
    <w:rsid w:val="005034E7"/>
    <w:rsid w:val="0050361B"/>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499"/>
    <w:rsid w:val="00506670"/>
    <w:rsid w:val="00506692"/>
    <w:rsid w:val="0050672F"/>
    <w:rsid w:val="005067C2"/>
    <w:rsid w:val="005067CA"/>
    <w:rsid w:val="00506920"/>
    <w:rsid w:val="00506A54"/>
    <w:rsid w:val="00507298"/>
    <w:rsid w:val="00507713"/>
    <w:rsid w:val="00507CAD"/>
    <w:rsid w:val="00507D5E"/>
    <w:rsid w:val="00507DC3"/>
    <w:rsid w:val="00507E70"/>
    <w:rsid w:val="005101C8"/>
    <w:rsid w:val="00510850"/>
    <w:rsid w:val="00510975"/>
    <w:rsid w:val="00510AFC"/>
    <w:rsid w:val="00510F41"/>
    <w:rsid w:val="00511079"/>
    <w:rsid w:val="005112CF"/>
    <w:rsid w:val="00511353"/>
    <w:rsid w:val="005114B1"/>
    <w:rsid w:val="005116CE"/>
    <w:rsid w:val="0051175A"/>
    <w:rsid w:val="0051176B"/>
    <w:rsid w:val="00511922"/>
    <w:rsid w:val="00511C4B"/>
    <w:rsid w:val="00512352"/>
    <w:rsid w:val="00512538"/>
    <w:rsid w:val="00512676"/>
    <w:rsid w:val="005126F1"/>
    <w:rsid w:val="0051291A"/>
    <w:rsid w:val="00512C62"/>
    <w:rsid w:val="00512D17"/>
    <w:rsid w:val="00512E78"/>
    <w:rsid w:val="00512E9D"/>
    <w:rsid w:val="0051330B"/>
    <w:rsid w:val="0051334A"/>
    <w:rsid w:val="005133A5"/>
    <w:rsid w:val="00513982"/>
    <w:rsid w:val="00513BF2"/>
    <w:rsid w:val="00513DA7"/>
    <w:rsid w:val="00513F7D"/>
    <w:rsid w:val="005141A4"/>
    <w:rsid w:val="0051423C"/>
    <w:rsid w:val="00514763"/>
    <w:rsid w:val="00514805"/>
    <w:rsid w:val="00514815"/>
    <w:rsid w:val="00514B5C"/>
    <w:rsid w:val="00514D4C"/>
    <w:rsid w:val="00514FEF"/>
    <w:rsid w:val="005150F6"/>
    <w:rsid w:val="0051514C"/>
    <w:rsid w:val="005152A6"/>
    <w:rsid w:val="00515349"/>
    <w:rsid w:val="00515422"/>
    <w:rsid w:val="00515519"/>
    <w:rsid w:val="00515A2A"/>
    <w:rsid w:val="00516009"/>
    <w:rsid w:val="005163B4"/>
    <w:rsid w:val="005164C0"/>
    <w:rsid w:val="00516579"/>
    <w:rsid w:val="00516666"/>
    <w:rsid w:val="005166C7"/>
    <w:rsid w:val="00516B09"/>
    <w:rsid w:val="00516D12"/>
    <w:rsid w:val="00516DF2"/>
    <w:rsid w:val="00516EFC"/>
    <w:rsid w:val="00516FD9"/>
    <w:rsid w:val="00517352"/>
    <w:rsid w:val="00517C73"/>
    <w:rsid w:val="00517E6B"/>
    <w:rsid w:val="005203F5"/>
    <w:rsid w:val="005205EA"/>
    <w:rsid w:val="0052093C"/>
    <w:rsid w:val="00520B9F"/>
    <w:rsid w:val="00520BD8"/>
    <w:rsid w:val="00520D6D"/>
    <w:rsid w:val="0052113F"/>
    <w:rsid w:val="005211FF"/>
    <w:rsid w:val="00521338"/>
    <w:rsid w:val="00521468"/>
    <w:rsid w:val="005217B5"/>
    <w:rsid w:val="005218EB"/>
    <w:rsid w:val="00521EC4"/>
    <w:rsid w:val="00522140"/>
    <w:rsid w:val="005222C3"/>
    <w:rsid w:val="0052232F"/>
    <w:rsid w:val="005225A0"/>
    <w:rsid w:val="00522657"/>
    <w:rsid w:val="00522672"/>
    <w:rsid w:val="0052270A"/>
    <w:rsid w:val="00522A56"/>
    <w:rsid w:val="00522FAD"/>
    <w:rsid w:val="00523091"/>
    <w:rsid w:val="00523185"/>
    <w:rsid w:val="005234B6"/>
    <w:rsid w:val="00523553"/>
    <w:rsid w:val="0052369E"/>
    <w:rsid w:val="0052396A"/>
    <w:rsid w:val="00523C1C"/>
    <w:rsid w:val="00523E4A"/>
    <w:rsid w:val="00523F42"/>
    <w:rsid w:val="00524277"/>
    <w:rsid w:val="005243C1"/>
    <w:rsid w:val="005245AC"/>
    <w:rsid w:val="0052468E"/>
    <w:rsid w:val="00524AD1"/>
    <w:rsid w:val="00524EF4"/>
    <w:rsid w:val="00524EFB"/>
    <w:rsid w:val="00524FA9"/>
    <w:rsid w:val="00524FC5"/>
    <w:rsid w:val="005252B8"/>
    <w:rsid w:val="0052565A"/>
    <w:rsid w:val="005256FD"/>
    <w:rsid w:val="00525B6A"/>
    <w:rsid w:val="00525D5F"/>
    <w:rsid w:val="00525F35"/>
    <w:rsid w:val="0052606C"/>
    <w:rsid w:val="005262C7"/>
    <w:rsid w:val="005265A7"/>
    <w:rsid w:val="005265D5"/>
    <w:rsid w:val="00526BD8"/>
    <w:rsid w:val="00526D1B"/>
    <w:rsid w:val="00526F95"/>
    <w:rsid w:val="005272A3"/>
    <w:rsid w:val="005276BC"/>
    <w:rsid w:val="0052788F"/>
    <w:rsid w:val="0052793F"/>
    <w:rsid w:val="0052796F"/>
    <w:rsid w:val="00527E6D"/>
    <w:rsid w:val="00530309"/>
    <w:rsid w:val="005304C7"/>
    <w:rsid w:val="005306B4"/>
    <w:rsid w:val="005306E8"/>
    <w:rsid w:val="00530874"/>
    <w:rsid w:val="00530BB6"/>
    <w:rsid w:val="00530FFF"/>
    <w:rsid w:val="005311B2"/>
    <w:rsid w:val="005312A1"/>
    <w:rsid w:val="005317D7"/>
    <w:rsid w:val="005318B4"/>
    <w:rsid w:val="00531AD1"/>
    <w:rsid w:val="00531CC0"/>
    <w:rsid w:val="00531D40"/>
    <w:rsid w:val="00531DD5"/>
    <w:rsid w:val="0053236D"/>
    <w:rsid w:val="00532540"/>
    <w:rsid w:val="005325DF"/>
    <w:rsid w:val="00532671"/>
    <w:rsid w:val="005327B1"/>
    <w:rsid w:val="0053281E"/>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9BF"/>
    <w:rsid w:val="00534B5F"/>
    <w:rsid w:val="00535084"/>
    <w:rsid w:val="0053520C"/>
    <w:rsid w:val="0053532C"/>
    <w:rsid w:val="00535371"/>
    <w:rsid w:val="005355B2"/>
    <w:rsid w:val="00535C4A"/>
    <w:rsid w:val="005364A2"/>
    <w:rsid w:val="005364EE"/>
    <w:rsid w:val="00536715"/>
    <w:rsid w:val="00536A30"/>
    <w:rsid w:val="00536AE6"/>
    <w:rsid w:val="00536B4D"/>
    <w:rsid w:val="00536BD1"/>
    <w:rsid w:val="00537276"/>
    <w:rsid w:val="005377D0"/>
    <w:rsid w:val="00537A3D"/>
    <w:rsid w:val="00537ACE"/>
    <w:rsid w:val="00537CD7"/>
    <w:rsid w:val="00537F43"/>
    <w:rsid w:val="00537F4F"/>
    <w:rsid w:val="005400FE"/>
    <w:rsid w:val="005403F9"/>
    <w:rsid w:val="00540809"/>
    <w:rsid w:val="00540B4E"/>
    <w:rsid w:val="00540EDC"/>
    <w:rsid w:val="005412E8"/>
    <w:rsid w:val="005415F4"/>
    <w:rsid w:val="00541829"/>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60"/>
    <w:rsid w:val="00546419"/>
    <w:rsid w:val="0054648D"/>
    <w:rsid w:val="005464A6"/>
    <w:rsid w:val="005469C3"/>
    <w:rsid w:val="0054702C"/>
    <w:rsid w:val="0054726D"/>
    <w:rsid w:val="005472D3"/>
    <w:rsid w:val="005473CF"/>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471"/>
    <w:rsid w:val="0055176C"/>
    <w:rsid w:val="00551897"/>
    <w:rsid w:val="005518FB"/>
    <w:rsid w:val="0055195C"/>
    <w:rsid w:val="005519D5"/>
    <w:rsid w:val="00551BD0"/>
    <w:rsid w:val="005520A3"/>
    <w:rsid w:val="005526A0"/>
    <w:rsid w:val="00552A89"/>
    <w:rsid w:val="00552D50"/>
    <w:rsid w:val="00552D7C"/>
    <w:rsid w:val="0055318F"/>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01D"/>
    <w:rsid w:val="00557A88"/>
    <w:rsid w:val="00557C19"/>
    <w:rsid w:val="00560562"/>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1C9"/>
    <w:rsid w:val="005643D9"/>
    <w:rsid w:val="005646D3"/>
    <w:rsid w:val="00564C60"/>
    <w:rsid w:val="00564C76"/>
    <w:rsid w:val="00564F4A"/>
    <w:rsid w:val="00565157"/>
    <w:rsid w:val="00565164"/>
    <w:rsid w:val="005653C7"/>
    <w:rsid w:val="00565408"/>
    <w:rsid w:val="00565489"/>
    <w:rsid w:val="005655D3"/>
    <w:rsid w:val="005656FF"/>
    <w:rsid w:val="00565973"/>
    <w:rsid w:val="005659D4"/>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734"/>
    <w:rsid w:val="00571A64"/>
    <w:rsid w:val="00571ABD"/>
    <w:rsid w:val="00572246"/>
    <w:rsid w:val="00572393"/>
    <w:rsid w:val="0057239E"/>
    <w:rsid w:val="00572550"/>
    <w:rsid w:val="0057285C"/>
    <w:rsid w:val="00572A7B"/>
    <w:rsid w:val="00573489"/>
    <w:rsid w:val="00573547"/>
    <w:rsid w:val="005736BC"/>
    <w:rsid w:val="005736EA"/>
    <w:rsid w:val="005737AD"/>
    <w:rsid w:val="00573A93"/>
    <w:rsid w:val="00573C7E"/>
    <w:rsid w:val="00573CB1"/>
    <w:rsid w:val="00573F84"/>
    <w:rsid w:val="00574300"/>
    <w:rsid w:val="0057442F"/>
    <w:rsid w:val="0057448F"/>
    <w:rsid w:val="00574943"/>
    <w:rsid w:val="00574B36"/>
    <w:rsid w:val="00574FBA"/>
    <w:rsid w:val="0057522E"/>
    <w:rsid w:val="0057529E"/>
    <w:rsid w:val="005752D2"/>
    <w:rsid w:val="00575375"/>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530"/>
    <w:rsid w:val="00577760"/>
    <w:rsid w:val="00577DA3"/>
    <w:rsid w:val="00577F4E"/>
    <w:rsid w:val="005801CB"/>
    <w:rsid w:val="00580291"/>
    <w:rsid w:val="00580459"/>
    <w:rsid w:val="00580569"/>
    <w:rsid w:val="00580654"/>
    <w:rsid w:val="00580A66"/>
    <w:rsid w:val="00580B6A"/>
    <w:rsid w:val="00580E26"/>
    <w:rsid w:val="005812CA"/>
    <w:rsid w:val="005815FD"/>
    <w:rsid w:val="005816F5"/>
    <w:rsid w:val="005818F0"/>
    <w:rsid w:val="00581B80"/>
    <w:rsid w:val="00581E43"/>
    <w:rsid w:val="00581F5F"/>
    <w:rsid w:val="005820C2"/>
    <w:rsid w:val="0058239E"/>
    <w:rsid w:val="0058242B"/>
    <w:rsid w:val="00582D1C"/>
    <w:rsid w:val="00582E41"/>
    <w:rsid w:val="00583325"/>
    <w:rsid w:val="00583631"/>
    <w:rsid w:val="00583871"/>
    <w:rsid w:val="00583951"/>
    <w:rsid w:val="00583BC4"/>
    <w:rsid w:val="00583C95"/>
    <w:rsid w:val="00583FA0"/>
    <w:rsid w:val="0058437E"/>
    <w:rsid w:val="00584607"/>
    <w:rsid w:val="0058496C"/>
    <w:rsid w:val="00584B26"/>
    <w:rsid w:val="00584B31"/>
    <w:rsid w:val="00584BE8"/>
    <w:rsid w:val="00584DEF"/>
    <w:rsid w:val="005851A1"/>
    <w:rsid w:val="005857BD"/>
    <w:rsid w:val="00585BDC"/>
    <w:rsid w:val="00585C54"/>
    <w:rsid w:val="00585DA4"/>
    <w:rsid w:val="005866AE"/>
    <w:rsid w:val="005868C0"/>
    <w:rsid w:val="00586C06"/>
    <w:rsid w:val="00586C1E"/>
    <w:rsid w:val="00587209"/>
    <w:rsid w:val="00587500"/>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7CB"/>
    <w:rsid w:val="00590D75"/>
    <w:rsid w:val="005910FF"/>
    <w:rsid w:val="0059160F"/>
    <w:rsid w:val="00591769"/>
    <w:rsid w:val="0059179B"/>
    <w:rsid w:val="00591A97"/>
    <w:rsid w:val="00591BE0"/>
    <w:rsid w:val="00591EA3"/>
    <w:rsid w:val="00591FBA"/>
    <w:rsid w:val="00592104"/>
    <w:rsid w:val="0059264B"/>
    <w:rsid w:val="00592A63"/>
    <w:rsid w:val="00592BF4"/>
    <w:rsid w:val="00592E78"/>
    <w:rsid w:val="00592EB2"/>
    <w:rsid w:val="00592EFA"/>
    <w:rsid w:val="0059300D"/>
    <w:rsid w:val="00593134"/>
    <w:rsid w:val="0059332D"/>
    <w:rsid w:val="005933D0"/>
    <w:rsid w:val="00593452"/>
    <w:rsid w:val="00593766"/>
    <w:rsid w:val="00593A68"/>
    <w:rsid w:val="00593AC3"/>
    <w:rsid w:val="00593D37"/>
    <w:rsid w:val="00593DDB"/>
    <w:rsid w:val="00594386"/>
    <w:rsid w:val="005943DE"/>
    <w:rsid w:val="00594A33"/>
    <w:rsid w:val="00594BAD"/>
    <w:rsid w:val="00594EEE"/>
    <w:rsid w:val="00594F3F"/>
    <w:rsid w:val="0059535D"/>
    <w:rsid w:val="00595659"/>
    <w:rsid w:val="005958B7"/>
    <w:rsid w:val="00595AD2"/>
    <w:rsid w:val="00596013"/>
    <w:rsid w:val="0059603C"/>
    <w:rsid w:val="0059667F"/>
    <w:rsid w:val="005969BC"/>
    <w:rsid w:val="00596CF1"/>
    <w:rsid w:val="00596E2C"/>
    <w:rsid w:val="00596FB7"/>
    <w:rsid w:val="0059725F"/>
    <w:rsid w:val="00597451"/>
    <w:rsid w:val="005975F5"/>
    <w:rsid w:val="00597977"/>
    <w:rsid w:val="005979F8"/>
    <w:rsid w:val="00597A54"/>
    <w:rsid w:val="00597CF0"/>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1F0A"/>
    <w:rsid w:val="005A2293"/>
    <w:rsid w:val="005A2421"/>
    <w:rsid w:val="005A252B"/>
    <w:rsid w:val="005A2B74"/>
    <w:rsid w:val="005A3209"/>
    <w:rsid w:val="005A3274"/>
    <w:rsid w:val="005A3658"/>
    <w:rsid w:val="005A36A5"/>
    <w:rsid w:val="005A3967"/>
    <w:rsid w:val="005A3EFB"/>
    <w:rsid w:val="005A430F"/>
    <w:rsid w:val="005A459C"/>
    <w:rsid w:val="005A47A1"/>
    <w:rsid w:val="005A485A"/>
    <w:rsid w:val="005A48AC"/>
    <w:rsid w:val="005A4932"/>
    <w:rsid w:val="005A4964"/>
    <w:rsid w:val="005A4CF9"/>
    <w:rsid w:val="005A510C"/>
    <w:rsid w:val="005A5208"/>
    <w:rsid w:val="005A53C0"/>
    <w:rsid w:val="005A54A1"/>
    <w:rsid w:val="005A561D"/>
    <w:rsid w:val="005A5891"/>
    <w:rsid w:val="005A58FF"/>
    <w:rsid w:val="005A5CA7"/>
    <w:rsid w:val="005A5D56"/>
    <w:rsid w:val="005A5FE6"/>
    <w:rsid w:val="005A6290"/>
    <w:rsid w:val="005A6ED4"/>
    <w:rsid w:val="005A6EFE"/>
    <w:rsid w:val="005A70F8"/>
    <w:rsid w:val="005A7188"/>
    <w:rsid w:val="005A71BF"/>
    <w:rsid w:val="005A72A6"/>
    <w:rsid w:val="005A7998"/>
    <w:rsid w:val="005A7BA2"/>
    <w:rsid w:val="005A7BAA"/>
    <w:rsid w:val="005A7FB8"/>
    <w:rsid w:val="005B024D"/>
    <w:rsid w:val="005B0426"/>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684"/>
    <w:rsid w:val="005B392A"/>
    <w:rsid w:val="005B4058"/>
    <w:rsid w:val="005B4205"/>
    <w:rsid w:val="005B44DB"/>
    <w:rsid w:val="005B45BE"/>
    <w:rsid w:val="005B4810"/>
    <w:rsid w:val="005B49B0"/>
    <w:rsid w:val="005B4CC4"/>
    <w:rsid w:val="005B4F69"/>
    <w:rsid w:val="005B543D"/>
    <w:rsid w:val="005B5479"/>
    <w:rsid w:val="005B5498"/>
    <w:rsid w:val="005B5E66"/>
    <w:rsid w:val="005B618D"/>
    <w:rsid w:val="005B6643"/>
    <w:rsid w:val="005B6AFA"/>
    <w:rsid w:val="005B6C71"/>
    <w:rsid w:val="005B7227"/>
    <w:rsid w:val="005B72DD"/>
    <w:rsid w:val="005B75FE"/>
    <w:rsid w:val="005B763C"/>
    <w:rsid w:val="005B77CF"/>
    <w:rsid w:val="005B7987"/>
    <w:rsid w:val="005B79A4"/>
    <w:rsid w:val="005B7A28"/>
    <w:rsid w:val="005B7F33"/>
    <w:rsid w:val="005C005D"/>
    <w:rsid w:val="005C00F2"/>
    <w:rsid w:val="005C01F7"/>
    <w:rsid w:val="005C04AE"/>
    <w:rsid w:val="005C0787"/>
    <w:rsid w:val="005C0A82"/>
    <w:rsid w:val="005C0EB8"/>
    <w:rsid w:val="005C0FE7"/>
    <w:rsid w:val="005C11C0"/>
    <w:rsid w:val="005C1311"/>
    <w:rsid w:val="005C2181"/>
    <w:rsid w:val="005C2373"/>
    <w:rsid w:val="005C241D"/>
    <w:rsid w:val="005C2509"/>
    <w:rsid w:val="005C2B34"/>
    <w:rsid w:val="005C2D53"/>
    <w:rsid w:val="005C2D68"/>
    <w:rsid w:val="005C33AD"/>
    <w:rsid w:val="005C3600"/>
    <w:rsid w:val="005C384B"/>
    <w:rsid w:val="005C3889"/>
    <w:rsid w:val="005C416B"/>
    <w:rsid w:val="005C4551"/>
    <w:rsid w:val="005C46AC"/>
    <w:rsid w:val="005C46D9"/>
    <w:rsid w:val="005C492F"/>
    <w:rsid w:val="005C4E9A"/>
    <w:rsid w:val="005C4F91"/>
    <w:rsid w:val="005C507D"/>
    <w:rsid w:val="005C50BD"/>
    <w:rsid w:val="005C50D0"/>
    <w:rsid w:val="005C52BB"/>
    <w:rsid w:val="005C5563"/>
    <w:rsid w:val="005C5762"/>
    <w:rsid w:val="005C57B8"/>
    <w:rsid w:val="005C5A5E"/>
    <w:rsid w:val="005C5CFD"/>
    <w:rsid w:val="005C5F0D"/>
    <w:rsid w:val="005C6960"/>
    <w:rsid w:val="005C6991"/>
    <w:rsid w:val="005C6AF9"/>
    <w:rsid w:val="005C6C77"/>
    <w:rsid w:val="005C6EA7"/>
    <w:rsid w:val="005C72F9"/>
    <w:rsid w:val="005C746F"/>
    <w:rsid w:val="005C7996"/>
    <w:rsid w:val="005C7A71"/>
    <w:rsid w:val="005D0219"/>
    <w:rsid w:val="005D03D5"/>
    <w:rsid w:val="005D04B8"/>
    <w:rsid w:val="005D0608"/>
    <w:rsid w:val="005D0B60"/>
    <w:rsid w:val="005D111C"/>
    <w:rsid w:val="005D1125"/>
    <w:rsid w:val="005D18BD"/>
    <w:rsid w:val="005D1C45"/>
    <w:rsid w:val="005D1DB3"/>
    <w:rsid w:val="005D20BF"/>
    <w:rsid w:val="005D2165"/>
    <w:rsid w:val="005D22D5"/>
    <w:rsid w:val="005D26C8"/>
    <w:rsid w:val="005D28B6"/>
    <w:rsid w:val="005D2CB6"/>
    <w:rsid w:val="005D2DFA"/>
    <w:rsid w:val="005D2E62"/>
    <w:rsid w:val="005D2FF9"/>
    <w:rsid w:val="005D3076"/>
    <w:rsid w:val="005D313A"/>
    <w:rsid w:val="005D335E"/>
    <w:rsid w:val="005D3565"/>
    <w:rsid w:val="005D3757"/>
    <w:rsid w:val="005D3842"/>
    <w:rsid w:val="005D3AF2"/>
    <w:rsid w:val="005D3C07"/>
    <w:rsid w:val="005D3E17"/>
    <w:rsid w:val="005D3EE9"/>
    <w:rsid w:val="005D4363"/>
    <w:rsid w:val="005D4398"/>
    <w:rsid w:val="005D43BF"/>
    <w:rsid w:val="005D4485"/>
    <w:rsid w:val="005D46A3"/>
    <w:rsid w:val="005D4750"/>
    <w:rsid w:val="005D4B5E"/>
    <w:rsid w:val="005D4EE6"/>
    <w:rsid w:val="005D50CE"/>
    <w:rsid w:val="005D50D5"/>
    <w:rsid w:val="005D51BC"/>
    <w:rsid w:val="005D52A5"/>
    <w:rsid w:val="005D5319"/>
    <w:rsid w:val="005D564E"/>
    <w:rsid w:val="005D5691"/>
    <w:rsid w:val="005D584B"/>
    <w:rsid w:val="005D589F"/>
    <w:rsid w:val="005D592E"/>
    <w:rsid w:val="005D5CF4"/>
    <w:rsid w:val="005D5D24"/>
    <w:rsid w:val="005D60C9"/>
    <w:rsid w:val="005D6331"/>
    <w:rsid w:val="005D6612"/>
    <w:rsid w:val="005D6AFC"/>
    <w:rsid w:val="005D6B92"/>
    <w:rsid w:val="005D712D"/>
    <w:rsid w:val="005D73FF"/>
    <w:rsid w:val="005D75CE"/>
    <w:rsid w:val="005D76B8"/>
    <w:rsid w:val="005D76F2"/>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B73"/>
    <w:rsid w:val="005E2C98"/>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6EFA"/>
    <w:rsid w:val="005E701C"/>
    <w:rsid w:val="005E75CE"/>
    <w:rsid w:val="005E778E"/>
    <w:rsid w:val="005E7D14"/>
    <w:rsid w:val="005E7F0A"/>
    <w:rsid w:val="005F0586"/>
    <w:rsid w:val="005F0AFA"/>
    <w:rsid w:val="005F0D07"/>
    <w:rsid w:val="005F0E4E"/>
    <w:rsid w:val="005F1182"/>
    <w:rsid w:val="005F1377"/>
    <w:rsid w:val="005F1906"/>
    <w:rsid w:val="005F1B4D"/>
    <w:rsid w:val="005F2048"/>
    <w:rsid w:val="005F2129"/>
    <w:rsid w:val="005F2396"/>
    <w:rsid w:val="005F2596"/>
    <w:rsid w:val="005F2902"/>
    <w:rsid w:val="005F2C88"/>
    <w:rsid w:val="005F2D78"/>
    <w:rsid w:val="005F30A0"/>
    <w:rsid w:val="005F30F8"/>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62B0"/>
    <w:rsid w:val="005F689A"/>
    <w:rsid w:val="005F68E9"/>
    <w:rsid w:val="005F6CAA"/>
    <w:rsid w:val="005F6DA0"/>
    <w:rsid w:val="005F7085"/>
    <w:rsid w:val="005F7090"/>
    <w:rsid w:val="005F77AB"/>
    <w:rsid w:val="005F78F4"/>
    <w:rsid w:val="005F7A57"/>
    <w:rsid w:val="005F7AB7"/>
    <w:rsid w:val="005F7C65"/>
    <w:rsid w:val="0060041E"/>
    <w:rsid w:val="00600509"/>
    <w:rsid w:val="00600871"/>
    <w:rsid w:val="00600BFA"/>
    <w:rsid w:val="00600CEB"/>
    <w:rsid w:val="006011FA"/>
    <w:rsid w:val="00601222"/>
    <w:rsid w:val="0060145A"/>
    <w:rsid w:val="006015F5"/>
    <w:rsid w:val="006017E6"/>
    <w:rsid w:val="006018A4"/>
    <w:rsid w:val="00601B65"/>
    <w:rsid w:val="00601BD4"/>
    <w:rsid w:val="006022CD"/>
    <w:rsid w:val="0060284D"/>
    <w:rsid w:val="0060287B"/>
    <w:rsid w:val="0060299F"/>
    <w:rsid w:val="00602ED7"/>
    <w:rsid w:val="0060346C"/>
    <w:rsid w:val="006035A7"/>
    <w:rsid w:val="00603601"/>
    <w:rsid w:val="00603619"/>
    <w:rsid w:val="00603A25"/>
    <w:rsid w:val="00603AE8"/>
    <w:rsid w:val="00603B49"/>
    <w:rsid w:val="00603C7C"/>
    <w:rsid w:val="00603E9F"/>
    <w:rsid w:val="00604000"/>
    <w:rsid w:val="0060419A"/>
    <w:rsid w:val="00604258"/>
    <w:rsid w:val="006049F2"/>
    <w:rsid w:val="006053C3"/>
    <w:rsid w:val="006053CC"/>
    <w:rsid w:val="00605AA9"/>
    <w:rsid w:val="00605E70"/>
    <w:rsid w:val="00606083"/>
    <w:rsid w:val="0060616A"/>
    <w:rsid w:val="00606336"/>
    <w:rsid w:val="006068AE"/>
    <w:rsid w:val="00606BBE"/>
    <w:rsid w:val="00606C78"/>
    <w:rsid w:val="00606CAD"/>
    <w:rsid w:val="00606D70"/>
    <w:rsid w:val="00607030"/>
    <w:rsid w:val="006072EA"/>
    <w:rsid w:val="00607844"/>
    <w:rsid w:val="00607850"/>
    <w:rsid w:val="00607924"/>
    <w:rsid w:val="00607973"/>
    <w:rsid w:val="00607B0C"/>
    <w:rsid w:val="00607B29"/>
    <w:rsid w:val="00607BB6"/>
    <w:rsid w:val="00607F34"/>
    <w:rsid w:val="00607F41"/>
    <w:rsid w:val="0061004C"/>
    <w:rsid w:val="006106A7"/>
    <w:rsid w:val="006106C0"/>
    <w:rsid w:val="00610736"/>
    <w:rsid w:val="00610C41"/>
    <w:rsid w:val="0061128F"/>
    <w:rsid w:val="006113EA"/>
    <w:rsid w:val="00611CFE"/>
    <w:rsid w:val="00611E0A"/>
    <w:rsid w:val="00611F34"/>
    <w:rsid w:val="006125A3"/>
    <w:rsid w:val="00612E79"/>
    <w:rsid w:val="006139CC"/>
    <w:rsid w:val="00613B7E"/>
    <w:rsid w:val="00613C89"/>
    <w:rsid w:val="00613FB1"/>
    <w:rsid w:val="00613FCD"/>
    <w:rsid w:val="006147C8"/>
    <w:rsid w:val="00614CD1"/>
    <w:rsid w:val="00614DCD"/>
    <w:rsid w:val="00614FCF"/>
    <w:rsid w:val="0061505B"/>
    <w:rsid w:val="006152F0"/>
    <w:rsid w:val="00615C81"/>
    <w:rsid w:val="00615E46"/>
    <w:rsid w:val="00616155"/>
    <w:rsid w:val="00616411"/>
    <w:rsid w:val="00616544"/>
    <w:rsid w:val="006166F0"/>
    <w:rsid w:val="00616983"/>
    <w:rsid w:val="00616DF5"/>
    <w:rsid w:val="00616EC9"/>
    <w:rsid w:val="00616FAD"/>
    <w:rsid w:val="006174E3"/>
    <w:rsid w:val="006176D6"/>
    <w:rsid w:val="006178E4"/>
    <w:rsid w:val="00617B79"/>
    <w:rsid w:val="00617BB9"/>
    <w:rsid w:val="00617D01"/>
    <w:rsid w:val="00617D97"/>
    <w:rsid w:val="00617F5E"/>
    <w:rsid w:val="006203EF"/>
    <w:rsid w:val="00620763"/>
    <w:rsid w:val="00620974"/>
    <w:rsid w:val="00620F82"/>
    <w:rsid w:val="00621987"/>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1BD"/>
    <w:rsid w:val="00624459"/>
    <w:rsid w:val="00624473"/>
    <w:rsid w:val="0062471B"/>
    <w:rsid w:val="00624A16"/>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BB"/>
    <w:rsid w:val="00627C11"/>
    <w:rsid w:val="00627EA0"/>
    <w:rsid w:val="00630102"/>
    <w:rsid w:val="00630964"/>
    <w:rsid w:val="00630998"/>
    <w:rsid w:val="00630AB5"/>
    <w:rsid w:val="00630CD5"/>
    <w:rsid w:val="00630D89"/>
    <w:rsid w:val="00630F89"/>
    <w:rsid w:val="00631138"/>
    <w:rsid w:val="006314DF"/>
    <w:rsid w:val="00631568"/>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2B"/>
    <w:rsid w:val="006351DE"/>
    <w:rsid w:val="006352E5"/>
    <w:rsid w:val="00635948"/>
    <w:rsid w:val="00635D4A"/>
    <w:rsid w:val="006361A1"/>
    <w:rsid w:val="006361AF"/>
    <w:rsid w:val="00636296"/>
    <w:rsid w:val="006362A6"/>
    <w:rsid w:val="006364E8"/>
    <w:rsid w:val="006369EF"/>
    <w:rsid w:val="00636B9F"/>
    <w:rsid w:val="00636D22"/>
    <w:rsid w:val="00636E62"/>
    <w:rsid w:val="00637126"/>
    <w:rsid w:val="0063713A"/>
    <w:rsid w:val="0063753C"/>
    <w:rsid w:val="006375F9"/>
    <w:rsid w:val="00637B20"/>
    <w:rsid w:val="00637C33"/>
    <w:rsid w:val="00637EC8"/>
    <w:rsid w:val="00640273"/>
    <w:rsid w:val="006406CC"/>
    <w:rsid w:val="00640D9F"/>
    <w:rsid w:val="0064103D"/>
    <w:rsid w:val="00641186"/>
    <w:rsid w:val="006413AC"/>
    <w:rsid w:val="00641671"/>
    <w:rsid w:val="0064167A"/>
    <w:rsid w:val="006416A1"/>
    <w:rsid w:val="006416DB"/>
    <w:rsid w:val="0064182C"/>
    <w:rsid w:val="006418C3"/>
    <w:rsid w:val="00641B56"/>
    <w:rsid w:val="00641CD8"/>
    <w:rsid w:val="006422D5"/>
    <w:rsid w:val="00642778"/>
    <w:rsid w:val="00642AFC"/>
    <w:rsid w:val="00642BAA"/>
    <w:rsid w:val="00642CDD"/>
    <w:rsid w:val="00642E60"/>
    <w:rsid w:val="00642F1C"/>
    <w:rsid w:val="00642F88"/>
    <w:rsid w:val="00642F8B"/>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543"/>
    <w:rsid w:val="006505CD"/>
    <w:rsid w:val="00650B90"/>
    <w:rsid w:val="00650E37"/>
    <w:rsid w:val="00650E85"/>
    <w:rsid w:val="00650EAB"/>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0A6"/>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F6C"/>
    <w:rsid w:val="00660128"/>
    <w:rsid w:val="006607D5"/>
    <w:rsid w:val="0066080A"/>
    <w:rsid w:val="00660A29"/>
    <w:rsid w:val="00660AE3"/>
    <w:rsid w:val="00660BC6"/>
    <w:rsid w:val="00660C3E"/>
    <w:rsid w:val="006611B8"/>
    <w:rsid w:val="0066137E"/>
    <w:rsid w:val="006613AA"/>
    <w:rsid w:val="00661412"/>
    <w:rsid w:val="00661450"/>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34EB"/>
    <w:rsid w:val="00663AAE"/>
    <w:rsid w:val="00663E3C"/>
    <w:rsid w:val="00663EF2"/>
    <w:rsid w:val="0066416A"/>
    <w:rsid w:val="006644A5"/>
    <w:rsid w:val="0066451C"/>
    <w:rsid w:val="00664540"/>
    <w:rsid w:val="006646F9"/>
    <w:rsid w:val="006648B9"/>
    <w:rsid w:val="00664B29"/>
    <w:rsid w:val="00664F64"/>
    <w:rsid w:val="00664F7E"/>
    <w:rsid w:val="00664FF5"/>
    <w:rsid w:val="0066523E"/>
    <w:rsid w:val="006653D6"/>
    <w:rsid w:val="00665F29"/>
    <w:rsid w:val="00665F56"/>
    <w:rsid w:val="00665F94"/>
    <w:rsid w:val="00666059"/>
    <w:rsid w:val="00666086"/>
    <w:rsid w:val="006662ED"/>
    <w:rsid w:val="006663E5"/>
    <w:rsid w:val="00666553"/>
    <w:rsid w:val="0066657F"/>
    <w:rsid w:val="00666A0E"/>
    <w:rsid w:val="00666A12"/>
    <w:rsid w:val="00666A9C"/>
    <w:rsid w:val="00666C80"/>
    <w:rsid w:val="00666E78"/>
    <w:rsid w:val="00667358"/>
    <w:rsid w:val="00667C08"/>
    <w:rsid w:val="00667C80"/>
    <w:rsid w:val="00667CF9"/>
    <w:rsid w:val="00667F37"/>
    <w:rsid w:val="0067015A"/>
    <w:rsid w:val="0067017C"/>
    <w:rsid w:val="00670376"/>
    <w:rsid w:val="00670381"/>
    <w:rsid w:val="0067073E"/>
    <w:rsid w:val="0067090B"/>
    <w:rsid w:val="00670A1E"/>
    <w:rsid w:val="00670BED"/>
    <w:rsid w:val="00670DDA"/>
    <w:rsid w:val="006712A7"/>
    <w:rsid w:val="00671536"/>
    <w:rsid w:val="00671E11"/>
    <w:rsid w:val="0067201A"/>
    <w:rsid w:val="0067206B"/>
    <w:rsid w:val="0067215B"/>
    <w:rsid w:val="006726A6"/>
    <w:rsid w:val="00672BB3"/>
    <w:rsid w:val="00672E6E"/>
    <w:rsid w:val="0067341D"/>
    <w:rsid w:val="006734F6"/>
    <w:rsid w:val="006735EB"/>
    <w:rsid w:val="0067382F"/>
    <w:rsid w:val="006738A7"/>
    <w:rsid w:val="00673CB9"/>
    <w:rsid w:val="00674253"/>
    <w:rsid w:val="0067438A"/>
    <w:rsid w:val="00674616"/>
    <w:rsid w:val="00674695"/>
    <w:rsid w:val="00674B2D"/>
    <w:rsid w:val="00674C18"/>
    <w:rsid w:val="0067549A"/>
    <w:rsid w:val="00675884"/>
    <w:rsid w:val="006758CA"/>
    <w:rsid w:val="006758CD"/>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2B"/>
    <w:rsid w:val="006802A7"/>
    <w:rsid w:val="006803ED"/>
    <w:rsid w:val="0068048F"/>
    <w:rsid w:val="006804BC"/>
    <w:rsid w:val="00680584"/>
    <w:rsid w:val="00680831"/>
    <w:rsid w:val="00680BA4"/>
    <w:rsid w:val="00680C9D"/>
    <w:rsid w:val="00680EA3"/>
    <w:rsid w:val="00680EB1"/>
    <w:rsid w:val="00680F41"/>
    <w:rsid w:val="00680F57"/>
    <w:rsid w:val="006810F3"/>
    <w:rsid w:val="006817BB"/>
    <w:rsid w:val="006818A4"/>
    <w:rsid w:val="006819DC"/>
    <w:rsid w:val="00682242"/>
    <w:rsid w:val="0068253B"/>
    <w:rsid w:val="00682594"/>
    <w:rsid w:val="00682A37"/>
    <w:rsid w:val="00682AF4"/>
    <w:rsid w:val="00682B32"/>
    <w:rsid w:val="00682D4E"/>
    <w:rsid w:val="00682E0F"/>
    <w:rsid w:val="00682F8F"/>
    <w:rsid w:val="006833A7"/>
    <w:rsid w:val="0068356C"/>
    <w:rsid w:val="00683D9E"/>
    <w:rsid w:val="00684061"/>
    <w:rsid w:val="00684498"/>
    <w:rsid w:val="006846E2"/>
    <w:rsid w:val="00684AB8"/>
    <w:rsid w:val="00684CA7"/>
    <w:rsid w:val="0068502C"/>
    <w:rsid w:val="006850FE"/>
    <w:rsid w:val="006852BB"/>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EBF"/>
    <w:rsid w:val="00687FCF"/>
    <w:rsid w:val="006903E2"/>
    <w:rsid w:val="006907DB"/>
    <w:rsid w:val="006907E6"/>
    <w:rsid w:val="006909CF"/>
    <w:rsid w:val="00690C7E"/>
    <w:rsid w:val="00690E94"/>
    <w:rsid w:val="00690EF6"/>
    <w:rsid w:val="00691690"/>
    <w:rsid w:val="00691E2A"/>
    <w:rsid w:val="00692270"/>
    <w:rsid w:val="00692546"/>
    <w:rsid w:val="006928D3"/>
    <w:rsid w:val="00692A74"/>
    <w:rsid w:val="00693542"/>
    <w:rsid w:val="006936CE"/>
    <w:rsid w:val="00693B92"/>
    <w:rsid w:val="00693F5A"/>
    <w:rsid w:val="00694270"/>
    <w:rsid w:val="00694303"/>
    <w:rsid w:val="0069463C"/>
    <w:rsid w:val="0069466A"/>
    <w:rsid w:val="00694C3E"/>
    <w:rsid w:val="00694D7C"/>
    <w:rsid w:val="00694DF9"/>
    <w:rsid w:val="00695C7D"/>
    <w:rsid w:val="00695F8B"/>
    <w:rsid w:val="006961EE"/>
    <w:rsid w:val="00696209"/>
    <w:rsid w:val="00696B99"/>
    <w:rsid w:val="00696D36"/>
    <w:rsid w:val="0069738F"/>
    <w:rsid w:val="006973F6"/>
    <w:rsid w:val="006975A7"/>
    <w:rsid w:val="0069775B"/>
    <w:rsid w:val="00697CFE"/>
    <w:rsid w:val="00697D3C"/>
    <w:rsid w:val="006A020C"/>
    <w:rsid w:val="006A0390"/>
    <w:rsid w:val="006A0476"/>
    <w:rsid w:val="006A0B2C"/>
    <w:rsid w:val="006A0DF4"/>
    <w:rsid w:val="006A0EF5"/>
    <w:rsid w:val="006A0FAA"/>
    <w:rsid w:val="006A0FD0"/>
    <w:rsid w:val="006A16E9"/>
    <w:rsid w:val="006A1A90"/>
    <w:rsid w:val="006A1C05"/>
    <w:rsid w:val="006A1D2C"/>
    <w:rsid w:val="006A1DA7"/>
    <w:rsid w:val="006A1EFC"/>
    <w:rsid w:val="006A2079"/>
    <w:rsid w:val="006A216A"/>
    <w:rsid w:val="006A2356"/>
    <w:rsid w:val="006A236B"/>
    <w:rsid w:val="006A2A03"/>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FDB"/>
    <w:rsid w:val="006A5281"/>
    <w:rsid w:val="006A54F4"/>
    <w:rsid w:val="006A596A"/>
    <w:rsid w:val="006A59CB"/>
    <w:rsid w:val="006A5BC3"/>
    <w:rsid w:val="006A5E1B"/>
    <w:rsid w:val="006A619F"/>
    <w:rsid w:val="006A6331"/>
    <w:rsid w:val="006A7274"/>
    <w:rsid w:val="006A728F"/>
    <w:rsid w:val="006A72E3"/>
    <w:rsid w:val="006A768D"/>
    <w:rsid w:val="006A78A7"/>
    <w:rsid w:val="006A798E"/>
    <w:rsid w:val="006A7DEC"/>
    <w:rsid w:val="006A7FFB"/>
    <w:rsid w:val="006B03E9"/>
    <w:rsid w:val="006B05A2"/>
    <w:rsid w:val="006B0A88"/>
    <w:rsid w:val="006B0AC8"/>
    <w:rsid w:val="006B0C93"/>
    <w:rsid w:val="006B0CAF"/>
    <w:rsid w:val="006B0D58"/>
    <w:rsid w:val="006B149F"/>
    <w:rsid w:val="006B1583"/>
    <w:rsid w:val="006B1653"/>
    <w:rsid w:val="006B199C"/>
    <w:rsid w:val="006B1BC0"/>
    <w:rsid w:val="006B1E49"/>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003"/>
    <w:rsid w:val="006B5169"/>
    <w:rsid w:val="006B54F5"/>
    <w:rsid w:val="006B560D"/>
    <w:rsid w:val="006B5792"/>
    <w:rsid w:val="006B5858"/>
    <w:rsid w:val="006B58ED"/>
    <w:rsid w:val="006B5C46"/>
    <w:rsid w:val="006B6263"/>
    <w:rsid w:val="006B62E0"/>
    <w:rsid w:val="006B6411"/>
    <w:rsid w:val="006B650B"/>
    <w:rsid w:val="006B6676"/>
    <w:rsid w:val="006B6692"/>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CB"/>
    <w:rsid w:val="006C0FD9"/>
    <w:rsid w:val="006C119E"/>
    <w:rsid w:val="006C1224"/>
    <w:rsid w:val="006C151F"/>
    <w:rsid w:val="006C15B5"/>
    <w:rsid w:val="006C1760"/>
    <w:rsid w:val="006C17A9"/>
    <w:rsid w:val="006C17F5"/>
    <w:rsid w:val="006C193A"/>
    <w:rsid w:val="006C1B61"/>
    <w:rsid w:val="006C1BDA"/>
    <w:rsid w:val="006C1C6D"/>
    <w:rsid w:val="006C1D3E"/>
    <w:rsid w:val="006C2052"/>
    <w:rsid w:val="006C20A6"/>
    <w:rsid w:val="006C20D5"/>
    <w:rsid w:val="006C21EA"/>
    <w:rsid w:val="006C2418"/>
    <w:rsid w:val="006C278B"/>
    <w:rsid w:val="006C29F8"/>
    <w:rsid w:val="006C2A38"/>
    <w:rsid w:val="006C2AA7"/>
    <w:rsid w:val="006C2BF7"/>
    <w:rsid w:val="006C2FF9"/>
    <w:rsid w:val="006C31AF"/>
    <w:rsid w:val="006C3A4A"/>
    <w:rsid w:val="006C3B2D"/>
    <w:rsid w:val="006C3FC9"/>
    <w:rsid w:val="006C4106"/>
    <w:rsid w:val="006C4278"/>
    <w:rsid w:val="006C448C"/>
    <w:rsid w:val="006C46A4"/>
    <w:rsid w:val="006C51F8"/>
    <w:rsid w:val="006C53DB"/>
    <w:rsid w:val="006C57DE"/>
    <w:rsid w:val="006C5986"/>
    <w:rsid w:val="006C5AC8"/>
    <w:rsid w:val="006C5F89"/>
    <w:rsid w:val="006C62FE"/>
    <w:rsid w:val="006C63FD"/>
    <w:rsid w:val="006C6B07"/>
    <w:rsid w:val="006C7853"/>
    <w:rsid w:val="006C7A97"/>
    <w:rsid w:val="006C7B28"/>
    <w:rsid w:val="006C7C97"/>
    <w:rsid w:val="006C7D48"/>
    <w:rsid w:val="006C7F39"/>
    <w:rsid w:val="006D01B6"/>
    <w:rsid w:val="006D0379"/>
    <w:rsid w:val="006D03E4"/>
    <w:rsid w:val="006D0555"/>
    <w:rsid w:val="006D0592"/>
    <w:rsid w:val="006D0635"/>
    <w:rsid w:val="006D074A"/>
    <w:rsid w:val="006D0E00"/>
    <w:rsid w:val="006D107E"/>
    <w:rsid w:val="006D118F"/>
    <w:rsid w:val="006D13DE"/>
    <w:rsid w:val="006D1EC3"/>
    <w:rsid w:val="006D21A3"/>
    <w:rsid w:val="006D24C3"/>
    <w:rsid w:val="006D24DC"/>
    <w:rsid w:val="006D25AD"/>
    <w:rsid w:val="006D25F2"/>
    <w:rsid w:val="006D2722"/>
    <w:rsid w:val="006D2CF9"/>
    <w:rsid w:val="006D2DFD"/>
    <w:rsid w:val="006D2E5D"/>
    <w:rsid w:val="006D31BC"/>
    <w:rsid w:val="006D33B4"/>
    <w:rsid w:val="006D36B8"/>
    <w:rsid w:val="006D36D1"/>
    <w:rsid w:val="006D37D0"/>
    <w:rsid w:val="006D398F"/>
    <w:rsid w:val="006D3A12"/>
    <w:rsid w:val="006D3D00"/>
    <w:rsid w:val="006D3FD3"/>
    <w:rsid w:val="006D42A3"/>
    <w:rsid w:val="006D4597"/>
    <w:rsid w:val="006D45C5"/>
    <w:rsid w:val="006D4697"/>
    <w:rsid w:val="006D47E8"/>
    <w:rsid w:val="006D4F4C"/>
    <w:rsid w:val="006D50EA"/>
    <w:rsid w:val="006D550C"/>
    <w:rsid w:val="006D5ADD"/>
    <w:rsid w:val="006D5BBF"/>
    <w:rsid w:val="006D62E3"/>
    <w:rsid w:val="006D63B9"/>
    <w:rsid w:val="006D6485"/>
    <w:rsid w:val="006D669A"/>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E2C"/>
    <w:rsid w:val="006E1163"/>
    <w:rsid w:val="006E11D5"/>
    <w:rsid w:val="006E12F2"/>
    <w:rsid w:val="006E13B6"/>
    <w:rsid w:val="006E13D1"/>
    <w:rsid w:val="006E1416"/>
    <w:rsid w:val="006E180C"/>
    <w:rsid w:val="006E21CA"/>
    <w:rsid w:val="006E22A7"/>
    <w:rsid w:val="006E2743"/>
    <w:rsid w:val="006E2CB8"/>
    <w:rsid w:val="006E32CB"/>
    <w:rsid w:val="006E32CD"/>
    <w:rsid w:val="006E36E0"/>
    <w:rsid w:val="006E3D74"/>
    <w:rsid w:val="006E421D"/>
    <w:rsid w:val="006E49DE"/>
    <w:rsid w:val="006E4A52"/>
    <w:rsid w:val="006E4B5B"/>
    <w:rsid w:val="006E507D"/>
    <w:rsid w:val="006E50C2"/>
    <w:rsid w:val="006E5248"/>
    <w:rsid w:val="006E52A1"/>
    <w:rsid w:val="006E54FC"/>
    <w:rsid w:val="006E5648"/>
    <w:rsid w:val="006E569C"/>
    <w:rsid w:val="006E5AAD"/>
    <w:rsid w:val="006E5AED"/>
    <w:rsid w:val="006E62E0"/>
    <w:rsid w:val="006E6450"/>
    <w:rsid w:val="006E647B"/>
    <w:rsid w:val="006E65A1"/>
    <w:rsid w:val="006E65D0"/>
    <w:rsid w:val="006E6693"/>
    <w:rsid w:val="006E671C"/>
    <w:rsid w:val="006E68EC"/>
    <w:rsid w:val="006E6A0C"/>
    <w:rsid w:val="006E6AB2"/>
    <w:rsid w:val="006E6BA3"/>
    <w:rsid w:val="006E6EFD"/>
    <w:rsid w:val="006E6FFE"/>
    <w:rsid w:val="006E72E1"/>
    <w:rsid w:val="006E7502"/>
    <w:rsid w:val="006E77B4"/>
    <w:rsid w:val="006F0214"/>
    <w:rsid w:val="006F038E"/>
    <w:rsid w:val="006F0426"/>
    <w:rsid w:val="006F076B"/>
    <w:rsid w:val="006F08B1"/>
    <w:rsid w:val="006F0C40"/>
    <w:rsid w:val="006F123E"/>
    <w:rsid w:val="006F1511"/>
    <w:rsid w:val="006F1554"/>
    <w:rsid w:val="006F15A7"/>
    <w:rsid w:val="006F19DA"/>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4C0"/>
    <w:rsid w:val="006F4BF7"/>
    <w:rsid w:val="006F4C5D"/>
    <w:rsid w:val="006F514B"/>
    <w:rsid w:val="006F52AF"/>
    <w:rsid w:val="006F56CD"/>
    <w:rsid w:val="006F5874"/>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D41"/>
    <w:rsid w:val="00700FBA"/>
    <w:rsid w:val="007011F0"/>
    <w:rsid w:val="0070124F"/>
    <w:rsid w:val="007012DE"/>
    <w:rsid w:val="007013CA"/>
    <w:rsid w:val="007013E1"/>
    <w:rsid w:val="007017B4"/>
    <w:rsid w:val="007019DE"/>
    <w:rsid w:val="00701C3E"/>
    <w:rsid w:val="00701D5F"/>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3F51"/>
    <w:rsid w:val="007041A2"/>
    <w:rsid w:val="00704346"/>
    <w:rsid w:val="00704416"/>
    <w:rsid w:val="0070444E"/>
    <w:rsid w:val="00704538"/>
    <w:rsid w:val="007046FF"/>
    <w:rsid w:val="00704881"/>
    <w:rsid w:val="00704CEB"/>
    <w:rsid w:val="00704E59"/>
    <w:rsid w:val="007058A3"/>
    <w:rsid w:val="00705A28"/>
    <w:rsid w:val="00705BE4"/>
    <w:rsid w:val="00705CE6"/>
    <w:rsid w:val="00705D03"/>
    <w:rsid w:val="00705F36"/>
    <w:rsid w:val="0070635B"/>
    <w:rsid w:val="00706973"/>
    <w:rsid w:val="00706AD0"/>
    <w:rsid w:val="007072B4"/>
    <w:rsid w:val="007074EC"/>
    <w:rsid w:val="00707503"/>
    <w:rsid w:val="00707A0A"/>
    <w:rsid w:val="00707A3A"/>
    <w:rsid w:val="00707D6F"/>
    <w:rsid w:val="00707F36"/>
    <w:rsid w:val="0071023B"/>
    <w:rsid w:val="00710BCC"/>
    <w:rsid w:val="00710D89"/>
    <w:rsid w:val="00710F3A"/>
    <w:rsid w:val="00711628"/>
    <w:rsid w:val="00711B48"/>
    <w:rsid w:val="00711B77"/>
    <w:rsid w:val="00711DDA"/>
    <w:rsid w:val="00711E13"/>
    <w:rsid w:val="0071208C"/>
    <w:rsid w:val="007120BA"/>
    <w:rsid w:val="007122A5"/>
    <w:rsid w:val="00712765"/>
    <w:rsid w:val="0071295E"/>
    <w:rsid w:val="00712EDA"/>
    <w:rsid w:val="00712F61"/>
    <w:rsid w:val="00712F9B"/>
    <w:rsid w:val="0071388D"/>
    <w:rsid w:val="007138BC"/>
    <w:rsid w:val="007139AF"/>
    <w:rsid w:val="00713C19"/>
    <w:rsid w:val="007140B0"/>
    <w:rsid w:val="00714124"/>
    <w:rsid w:val="0071434F"/>
    <w:rsid w:val="00714554"/>
    <w:rsid w:val="00714665"/>
    <w:rsid w:val="007149FB"/>
    <w:rsid w:val="00714AAF"/>
    <w:rsid w:val="00714AC7"/>
    <w:rsid w:val="00714EED"/>
    <w:rsid w:val="007151A8"/>
    <w:rsid w:val="007152C6"/>
    <w:rsid w:val="00715B20"/>
    <w:rsid w:val="00715B3C"/>
    <w:rsid w:val="00715B85"/>
    <w:rsid w:val="00715E35"/>
    <w:rsid w:val="00716184"/>
    <w:rsid w:val="007162D8"/>
    <w:rsid w:val="0071631D"/>
    <w:rsid w:val="00716494"/>
    <w:rsid w:val="00716539"/>
    <w:rsid w:val="007166FF"/>
    <w:rsid w:val="00716C8C"/>
    <w:rsid w:val="0071705B"/>
    <w:rsid w:val="0071720E"/>
    <w:rsid w:val="00717728"/>
    <w:rsid w:val="00717795"/>
    <w:rsid w:val="007178DD"/>
    <w:rsid w:val="007179C0"/>
    <w:rsid w:val="00717A27"/>
    <w:rsid w:val="00717BB5"/>
    <w:rsid w:val="00717BBF"/>
    <w:rsid w:val="00717C5C"/>
    <w:rsid w:val="00720075"/>
    <w:rsid w:val="0072019D"/>
    <w:rsid w:val="00720727"/>
    <w:rsid w:val="00720965"/>
    <w:rsid w:val="00720CC2"/>
    <w:rsid w:val="0072102E"/>
    <w:rsid w:val="0072112C"/>
    <w:rsid w:val="007211FE"/>
    <w:rsid w:val="007212ED"/>
    <w:rsid w:val="0072140A"/>
    <w:rsid w:val="00721613"/>
    <w:rsid w:val="0072187B"/>
    <w:rsid w:val="007219FF"/>
    <w:rsid w:val="00721C91"/>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61EC"/>
    <w:rsid w:val="007262BB"/>
    <w:rsid w:val="007266B7"/>
    <w:rsid w:val="0072676B"/>
    <w:rsid w:val="007267CF"/>
    <w:rsid w:val="00726925"/>
    <w:rsid w:val="00726962"/>
    <w:rsid w:val="00726C51"/>
    <w:rsid w:val="0072700A"/>
    <w:rsid w:val="007274E7"/>
    <w:rsid w:val="007275E1"/>
    <w:rsid w:val="00727C8F"/>
    <w:rsid w:val="00727C90"/>
    <w:rsid w:val="00727F52"/>
    <w:rsid w:val="007301CA"/>
    <w:rsid w:val="007308B4"/>
    <w:rsid w:val="007308D4"/>
    <w:rsid w:val="00730AE0"/>
    <w:rsid w:val="00731136"/>
    <w:rsid w:val="007316DD"/>
    <w:rsid w:val="00731803"/>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76"/>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1672"/>
    <w:rsid w:val="00741716"/>
    <w:rsid w:val="00741A85"/>
    <w:rsid w:val="00741B7C"/>
    <w:rsid w:val="00741D3E"/>
    <w:rsid w:val="00741F20"/>
    <w:rsid w:val="00742066"/>
    <w:rsid w:val="00742814"/>
    <w:rsid w:val="0074295B"/>
    <w:rsid w:val="00742C56"/>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0BE"/>
    <w:rsid w:val="00745425"/>
    <w:rsid w:val="0074561F"/>
    <w:rsid w:val="007457A5"/>
    <w:rsid w:val="0074586F"/>
    <w:rsid w:val="0074589D"/>
    <w:rsid w:val="0074596D"/>
    <w:rsid w:val="00745BA9"/>
    <w:rsid w:val="00745C15"/>
    <w:rsid w:val="00745E82"/>
    <w:rsid w:val="00745F93"/>
    <w:rsid w:val="00745FA5"/>
    <w:rsid w:val="0074601B"/>
    <w:rsid w:val="007464CF"/>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AD1"/>
    <w:rsid w:val="00750F03"/>
    <w:rsid w:val="00751166"/>
    <w:rsid w:val="00751411"/>
    <w:rsid w:val="007515AB"/>
    <w:rsid w:val="00751636"/>
    <w:rsid w:val="0075175D"/>
    <w:rsid w:val="007518B6"/>
    <w:rsid w:val="00751C10"/>
    <w:rsid w:val="00751F21"/>
    <w:rsid w:val="00751FD4"/>
    <w:rsid w:val="00752279"/>
    <w:rsid w:val="007526D7"/>
    <w:rsid w:val="00752A90"/>
    <w:rsid w:val="00752EB0"/>
    <w:rsid w:val="00752F4E"/>
    <w:rsid w:val="007533F5"/>
    <w:rsid w:val="0075348F"/>
    <w:rsid w:val="0075358C"/>
    <w:rsid w:val="00753902"/>
    <w:rsid w:val="00754157"/>
    <w:rsid w:val="0075453D"/>
    <w:rsid w:val="007548CB"/>
    <w:rsid w:val="00754B7E"/>
    <w:rsid w:val="00754C7C"/>
    <w:rsid w:val="00754FC4"/>
    <w:rsid w:val="0075501C"/>
    <w:rsid w:val="00755459"/>
    <w:rsid w:val="00755513"/>
    <w:rsid w:val="00755783"/>
    <w:rsid w:val="007557D2"/>
    <w:rsid w:val="00755DD4"/>
    <w:rsid w:val="0075608C"/>
    <w:rsid w:val="007562E9"/>
    <w:rsid w:val="00756383"/>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3F5"/>
    <w:rsid w:val="007623DF"/>
    <w:rsid w:val="00762C05"/>
    <w:rsid w:val="00762C1A"/>
    <w:rsid w:val="00762C43"/>
    <w:rsid w:val="00762CEA"/>
    <w:rsid w:val="00763207"/>
    <w:rsid w:val="00763256"/>
    <w:rsid w:val="007633C9"/>
    <w:rsid w:val="0076360B"/>
    <w:rsid w:val="0076360F"/>
    <w:rsid w:val="00763B3C"/>
    <w:rsid w:val="00763C09"/>
    <w:rsid w:val="00763EAD"/>
    <w:rsid w:val="00763EF1"/>
    <w:rsid w:val="00763F54"/>
    <w:rsid w:val="0076428D"/>
    <w:rsid w:val="007642A3"/>
    <w:rsid w:val="00764D06"/>
    <w:rsid w:val="00765261"/>
    <w:rsid w:val="0076571D"/>
    <w:rsid w:val="00765C84"/>
    <w:rsid w:val="00765F07"/>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05F9"/>
    <w:rsid w:val="007710E9"/>
    <w:rsid w:val="0077135A"/>
    <w:rsid w:val="007718F8"/>
    <w:rsid w:val="00771A89"/>
    <w:rsid w:val="00771E23"/>
    <w:rsid w:val="00771FBD"/>
    <w:rsid w:val="00772368"/>
    <w:rsid w:val="0077237F"/>
    <w:rsid w:val="007725E3"/>
    <w:rsid w:val="0077288A"/>
    <w:rsid w:val="00772A48"/>
    <w:rsid w:val="0077329F"/>
    <w:rsid w:val="0077342A"/>
    <w:rsid w:val="00773654"/>
    <w:rsid w:val="00773851"/>
    <w:rsid w:val="007739FC"/>
    <w:rsid w:val="00774046"/>
    <w:rsid w:val="0077447B"/>
    <w:rsid w:val="00774644"/>
    <w:rsid w:val="007746CD"/>
    <w:rsid w:val="00774859"/>
    <w:rsid w:val="007748FD"/>
    <w:rsid w:val="00774C2C"/>
    <w:rsid w:val="00774C7C"/>
    <w:rsid w:val="00774D56"/>
    <w:rsid w:val="00774E69"/>
    <w:rsid w:val="00774E91"/>
    <w:rsid w:val="00775056"/>
    <w:rsid w:val="0077543B"/>
    <w:rsid w:val="0077548E"/>
    <w:rsid w:val="0077564B"/>
    <w:rsid w:val="007757FC"/>
    <w:rsid w:val="0077597C"/>
    <w:rsid w:val="00775C4B"/>
    <w:rsid w:val="00775F9C"/>
    <w:rsid w:val="00775FC1"/>
    <w:rsid w:val="0077617F"/>
    <w:rsid w:val="007761F2"/>
    <w:rsid w:val="007762CB"/>
    <w:rsid w:val="00776626"/>
    <w:rsid w:val="00776B21"/>
    <w:rsid w:val="00776DD6"/>
    <w:rsid w:val="0077706A"/>
    <w:rsid w:val="00777537"/>
    <w:rsid w:val="00777B09"/>
    <w:rsid w:val="00777FE3"/>
    <w:rsid w:val="00780027"/>
    <w:rsid w:val="007800C1"/>
    <w:rsid w:val="007800E3"/>
    <w:rsid w:val="0078020A"/>
    <w:rsid w:val="0078052F"/>
    <w:rsid w:val="007805A8"/>
    <w:rsid w:val="00780BDA"/>
    <w:rsid w:val="00780BFA"/>
    <w:rsid w:val="00781026"/>
    <w:rsid w:val="00781048"/>
    <w:rsid w:val="007812F0"/>
    <w:rsid w:val="0078196D"/>
    <w:rsid w:val="00781B64"/>
    <w:rsid w:val="00781C98"/>
    <w:rsid w:val="00781F80"/>
    <w:rsid w:val="0078237D"/>
    <w:rsid w:val="00782390"/>
    <w:rsid w:val="007827D2"/>
    <w:rsid w:val="007828F4"/>
    <w:rsid w:val="00782E76"/>
    <w:rsid w:val="00782F37"/>
    <w:rsid w:val="00783048"/>
    <w:rsid w:val="007830BB"/>
    <w:rsid w:val="0078323A"/>
    <w:rsid w:val="0078344B"/>
    <w:rsid w:val="0078349C"/>
    <w:rsid w:val="0078369B"/>
    <w:rsid w:val="007836F9"/>
    <w:rsid w:val="00783952"/>
    <w:rsid w:val="00783ADA"/>
    <w:rsid w:val="00783B37"/>
    <w:rsid w:val="00783BCB"/>
    <w:rsid w:val="00783C08"/>
    <w:rsid w:val="00783CA5"/>
    <w:rsid w:val="00784056"/>
    <w:rsid w:val="007840D2"/>
    <w:rsid w:val="0078430A"/>
    <w:rsid w:val="007843A6"/>
    <w:rsid w:val="0078457B"/>
    <w:rsid w:val="007847AE"/>
    <w:rsid w:val="00784C77"/>
    <w:rsid w:val="007852B1"/>
    <w:rsid w:val="007852BF"/>
    <w:rsid w:val="007853F0"/>
    <w:rsid w:val="0078546F"/>
    <w:rsid w:val="00786432"/>
    <w:rsid w:val="007865C0"/>
    <w:rsid w:val="007865DE"/>
    <w:rsid w:val="00786BF5"/>
    <w:rsid w:val="00786C23"/>
    <w:rsid w:val="00787051"/>
    <w:rsid w:val="007870BB"/>
    <w:rsid w:val="0078723A"/>
    <w:rsid w:val="007877B8"/>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BC8"/>
    <w:rsid w:val="00793CB3"/>
    <w:rsid w:val="00793E48"/>
    <w:rsid w:val="00793F14"/>
    <w:rsid w:val="00793F56"/>
    <w:rsid w:val="00794145"/>
    <w:rsid w:val="0079479B"/>
    <w:rsid w:val="007947AF"/>
    <w:rsid w:val="00795136"/>
    <w:rsid w:val="007951C4"/>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21F"/>
    <w:rsid w:val="007974C7"/>
    <w:rsid w:val="00797D7E"/>
    <w:rsid w:val="00797EFA"/>
    <w:rsid w:val="007A004C"/>
    <w:rsid w:val="007A039A"/>
    <w:rsid w:val="007A057A"/>
    <w:rsid w:val="007A059A"/>
    <w:rsid w:val="007A06DF"/>
    <w:rsid w:val="007A07B8"/>
    <w:rsid w:val="007A0A96"/>
    <w:rsid w:val="007A0C86"/>
    <w:rsid w:val="007A0F65"/>
    <w:rsid w:val="007A0F6B"/>
    <w:rsid w:val="007A0FF3"/>
    <w:rsid w:val="007A151B"/>
    <w:rsid w:val="007A17BA"/>
    <w:rsid w:val="007A1C37"/>
    <w:rsid w:val="007A1C8A"/>
    <w:rsid w:val="007A1D5B"/>
    <w:rsid w:val="007A1FAB"/>
    <w:rsid w:val="007A2333"/>
    <w:rsid w:val="007A2812"/>
    <w:rsid w:val="007A2CA2"/>
    <w:rsid w:val="007A2E87"/>
    <w:rsid w:val="007A3290"/>
    <w:rsid w:val="007A3416"/>
    <w:rsid w:val="007A342A"/>
    <w:rsid w:val="007A3629"/>
    <w:rsid w:val="007A3A09"/>
    <w:rsid w:val="007A3D5A"/>
    <w:rsid w:val="007A4249"/>
    <w:rsid w:val="007A4391"/>
    <w:rsid w:val="007A4427"/>
    <w:rsid w:val="007A455E"/>
    <w:rsid w:val="007A457B"/>
    <w:rsid w:val="007A463C"/>
    <w:rsid w:val="007A463E"/>
    <w:rsid w:val="007A48CE"/>
    <w:rsid w:val="007A4A84"/>
    <w:rsid w:val="007A4B34"/>
    <w:rsid w:val="007A4B91"/>
    <w:rsid w:val="007A4E63"/>
    <w:rsid w:val="007A4F03"/>
    <w:rsid w:val="007A4F22"/>
    <w:rsid w:val="007A51D9"/>
    <w:rsid w:val="007A527E"/>
    <w:rsid w:val="007A559B"/>
    <w:rsid w:val="007A59B4"/>
    <w:rsid w:val="007A5CF1"/>
    <w:rsid w:val="007A6400"/>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C6E"/>
    <w:rsid w:val="007B0FAA"/>
    <w:rsid w:val="007B103C"/>
    <w:rsid w:val="007B1120"/>
    <w:rsid w:val="007B1256"/>
    <w:rsid w:val="007B1408"/>
    <w:rsid w:val="007B165E"/>
    <w:rsid w:val="007B16A4"/>
    <w:rsid w:val="007B176B"/>
    <w:rsid w:val="007B17E4"/>
    <w:rsid w:val="007B1912"/>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2C6"/>
    <w:rsid w:val="007B332E"/>
    <w:rsid w:val="007B351D"/>
    <w:rsid w:val="007B3676"/>
    <w:rsid w:val="007B36A6"/>
    <w:rsid w:val="007B36E2"/>
    <w:rsid w:val="007B37BC"/>
    <w:rsid w:val="007B3E38"/>
    <w:rsid w:val="007B420D"/>
    <w:rsid w:val="007B42DC"/>
    <w:rsid w:val="007B44D9"/>
    <w:rsid w:val="007B4961"/>
    <w:rsid w:val="007B4A5E"/>
    <w:rsid w:val="007B4D02"/>
    <w:rsid w:val="007B4EC5"/>
    <w:rsid w:val="007B513C"/>
    <w:rsid w:val="007B545D"/>
    <w:rsid w:val="007B56CF"/>
    <w:rsid w:val="007B57BA"/>
    <w:rsid w:val="007B59BF"/>
    <w:rsid w:val="007B5AD8"/>
    <w:rsid w:val="007B5C5C"/>
    <w:rsid w:val="007B6028"/>
    <w:rsid w:val="007B64F8"/>
    <w:rsid w:val="007B69AA"/>
    <w:rsid w:val="007B6E01"/>
    <w:rsid w:val="007B7052"/>
    <w:rsid w:val="007B720B"/>
    <w:rsid w:val="007B73C8"/>
    <w:rsid w:val="007B7496"/>
    <w:rsid w:val="007B76BD"/>
    <w:rsid w:val="007B773E"/>
    <w:rsid w:val="007B77EA"/>
    <w:rsid w:val="007B7834"/>
    <w:rsid w:val="007B7E92"/>
    <w:rsid w:val="007C0462"/>
    <w:rsid w:val="007C04D9"/>
    <w:rsid w:val="007C07AB"/>
    <w:rsid w:val="007C0809"/>
    <w:rsid w:val="007C099E"/>
    <w:rsid w:val="007C0A0E"/>
    <w:rsid w:val="007C0B23"/>
    <w:rsid w:val="007C0BCA"/>
    <w:rsid w:val="007C0D6E"/>
    <w:rsid w:val="007C0EFD"/>
    <w:rsid w:val="007C1457"/>
    <w:rsid w:val="007C1806"/>
    <w:rsid w:val="007C18C0"/>
    <w:rsid w:val="007C1B44"/>
    <w:rsid w:val="007C1C40"/>
    <w:rsid w:val="007C2352"/>
    <w:rsid w:val="007C26A9"/>
    <w:rsid w:val="007C26AD"/>
    <w:rsid w:val="007C2739"/>
    <w:rsid w:val="007C289D"/>
    <w:rsid w:val="007C2964"/>
    <w:rsid w:val="007C2ED0"/>
    <w:rsid w:val="007C3040"/>
    <w:rsid w:val="007C30DC"/>
    <w:rsid w:val="007C3399"/>
    <w:rsid w:val="007C33F4"/>
    <w:rsid w:val="007C34A2"/>
    <w:rsid w:val="007C3BCD"/>
    <w:rsid w:val="007C3E4E"/>
    <w:rsid w:val="007C3FA2"/>
    <w:rsid w:val="007C4096"/>
    <w:rsid w:val="007C4500"/>
    <w:rsid w:val="007C4D02"/>
    <w:rsid w:val="007C4DBA"/>
    <w:rsid w:val="007C502A"/>
    <w:rsid w:val="007C52BF"/>
    <w:rsid w:val="007C5553"/>
    <w:rsid w:val="007C57CE"/>
    <w:rsid w:val="007C5A09"/>
    <w:rsid w:val="007C5B92"/>
    <w:rsid w:val="007C5BB7"/>
    <w:rsid w:val="007C5DDF"/>
    <w:rsid w:val="007C6278"/>
    <w:rsid w:val="007C6622"/>
    <w:rsid w:val="007C6B64"/>
    <w:rsid w:val="007C6C27"/>
    <w:rsid w:val="007C72FD"/>
    <w:rsid w:val="007C7753"/>
    <w:rsid w:val="007C77DA"/>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B6C"/>
    <w:rsid w:val="007D4CAA"/>
    <w:rsid w:val="007D4D00"/>
    <w:rsid w:val="007D4F43"/>
    <w:rsid w:val="007D5281"/>
    <w:rsid w:val="007D5493"/>
    <w:rsid w:val="007D5BDC"/>
    <w:rsid w:val="007D5D29"/>
    <w:rsid w:val="007D62E1"/>
    <w:rsid w:val="007D6351"/>
    <w:rsid w:val="007D6635"/>
    <w:rsid w:val="007D667A"/>
    <w:rsid w:val="007D6745"/>
    <w:rsid w:val="007D675E"/>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F0B"/>
    <w:rsid w:val="007E08FC"/>
    <w:rsid w:val="007E099F"/>
    <w:rsid w:val="007E1278"/>
    <w:rsid w:val="007E14E4"/>
    <w:rsid w:val="007E1881"/>
    <w:rsid w:val="007E1CAA"/>
    <w:rsid w:val="007E1D23"/>
    <w:rsid w:val="007E23A9"/>
    <w:rsid w:val="007E24A9"/>
    <w:rsid w:val="007E27C4"/>
    <w:rsid w:val="007E2AD1"/>
    <w:rsid w:val="007E3495"/>
    <w:rsid w:val="007E3704"/>
    <w:rsid w:val="007E3AD9"/>
    <w:rsid w:val="007E3C85"/>
    <w:rsid w:val="007E3C98"/>
    <w:rsid w:val="007E3EA1"/>
    <w:rsid w:val="007E40FB"/>
    <w:rsid w:val="007E4209"/>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63"/>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582"/>
    <w:rsid w:val="007F190F"/>
    <w:rsid w:val="007F19F8"/>
    <w:rsid w:val="007F1A34"/>
    <w:rsid w:val="007F1CD0"/>
    <w:rsid w:val="007F1FC7"/>
    <w:rsid w:val="007F22BF"/>
    <w:rsid w:val="007F2508"/>
    <w:rsid w:val="007F26A3"/>
    <w:rsid w:val="007F2819"/>
    <w:rsid w:val="007F29F0"/>
    <w:rsid w:val="007F3156"/>
    <w:rsid w:val="007F3D63"/>
    <w:rsid w:val="007F461B"/>
    <w:rsid w:val="007F468B"/>
    <w:rsid w:val="007F47CF"/>
    <w:rsid w:val="007F493D"/>
    <w:rsid w:val="007F4A28"/>
    <w:rsid w:val="007F4B96"/>
    <w:rsid w:val="007F4D38"/>
    <w:rsid w:val="007F4F19"/>
    <w:rsid w:val="007F5104"/>
    <w:rsid w:val="007F51A1"/>
    <w:rsid w:val="007F5263"/>
    <w:rsid w:val="007F5395"/>
    <w:rsid w:val="007F54E2"/>
    <w:rsid w:val="007F5898"/>
    <w:rsid w:val="007F5AB4"/>
    <w:rsid w:val="007F5C40"/>
    <w:rsid w:val="007F5CFE"/>
    <w:rsid w:val="007F6373"/>
    <w:rsid w:val="007F6568"/>
    <w:rsid w:val="007F67E3"/>
    <w:rsid w:val="007F6CF1"/>
    <w:rsid w:val="007F6D3E"/>
    <w:rsid w:val="007F7157"/>
    <w:rsid w:val="007F71B5"/>
    <w:rsid w:val="007F73C5"/>
    <w:rsid w:val="007F75DC"/>
    <w:rsid w:val="007F76A3"/>
    <w:rsid w:val="007F7845"/>
    <w:rsid w:val="007F7B22"/>
    <w:rsid w:val="007F7F8A"/>
    <w:rsid w:val="008001E4"/>
    <w:rsid w:val="00800417"/>
    <w:rsid w:val="00800436"/>
    <w:rsid w:val="00800496"/>
    <w:rsid w:val="00800618"/>
    <w:rsid w:val="008006AF"/>
    <w:rsid w:val="00800DB3"/>
    <w:rsid w:val="0080153E"/>
    <w:rsid w:val="00801630"/>
    <w:rsid w:val="00801678"/>
    <w:rsid w:val="00801CD2"/>
    <w:rsid w:val="00801E60"/>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583"/>
    <w:rsid w:val="00811639"/>
    <w:rsid w:val="00811731"/>
    <w:rsid w:val="00811817"/>
    <w:rsid w:val="0081196F"/>
    <w:rsid w:val="00811DF9"/>
    <w:rsid w:val="00811E9D"/>
    <w:rsid w:val="00811FFF"/>
    <w:rsid w:val="00812085"/>
    <w:rsid w:val="0081209E"/>
    <w:rsid w:val="00812455"/>
    <w:rsid w:val="008129D3"/>
    <w:rsid w:val="00812C2C"/>
    <w:rsid w:val="00812D72"/>
    <w:rsid w:val="00812E0F"/>
    <w:rsid w:val="0081318D"/>
    <w:rsid w:val="00813E56"/>
    <w:rsid w:val="00813F43"/>
    <w:rsid w:val="008143FD"/>
    <w:rsid w:val="00814452"/>
    <w:rsid w:val="008154B4"/>
    <w:rsid w:val="008155D8"/>
    <w:rsid w:val="00815779"/>
    <w:rsid w:val="0081625F"/>
    <w:rsid w:val="008162A0"/>
    <w:rsid w:val="008163E1"/>
    <w:rsid w:val="0081663F"/>
    <w:rsid w:val="0081665F"/>
    <w:rsid w:val="008166D1"/>
    <w:rsid w:val="00816781"/>
    <w:rsid w:val="00816E3D"/>
    <w:rsid w:val="008175A1"/>
    <w:rsid w:val="00817A9A"/>
    <w:rsid w:val="00817B04"/>
    <w:rsid w:val="00817C29"/>
    <w:rsid w:val="00817CC4"/>
    <w:rsid w:val="00817E95"/>
    <w:rsid w:val="00817EE3"/>
    <w:rsid w:val="00817F2D"/>
    <w:rsid w:val="00820163"/>
    <w:rsid w:val="008201AC"/>
    <w:rsid w:val="0082031D"/>
    <w:rsid w:val="008204BD"/>
    <w:rsid w:val="008204C6"/>
    <w:rsid w:val="00820524"/>
    <w:rsid w:val="0082077D"/>
    <w:rsid w:val="00820813"/>
    <w:rsid w:val="0082092C"/>
    <w:rsid w:val="00820963"/>
    <w:rsid w:val="00820C03"/>
    <w:rsid w:val="00820CB1"/>
    <w:rsid w:val="00820D4A"/>
    <w:rsid w:val="00820DC1"/>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98D"/>
    <w:rsid w:val="00824A91"/>
    <w:rsid w:val="00824C2E"/>
    <w:rsid w:val="0082505B"/>
    <w:rsid w:val="00825578"/>
    <w:rsid w:val="00825DC0"/>
    <w:rsid w:val="00825E27"/>
    <w:rsid w:val="00826260"/>
    <w:rsid w:val="00826280"/>
    <w:rsid w:val="00826398"/>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A01"/>
    <w:rsid w:val="00830E79"/>
    <w:rsid w:val="0083128F"/>
    <w:rsid w:val="0083160A"/>
    <w:rsid w:val="0083170B"/>
    <w:rsid w:val="00831748"/>
    <w:rsid w:val="008319A6"/>
    <w:rsid w:val="00831AA6"/>
    <w:rsid w:val="0083213E"/>
    <w:rsid w:val="008325BC"/>
    <w:rsid w:val="008326CC"/>
    <w:rsid w:val="008327E1"/>
    <w:rsid w:val="008329B9"/>
    <w:rsid w:val="00832C2C"/>
    <w:rsid w:val="00832D0A"/>
    <w:rsid w:val="00832E54"/>
    <w:rsid w:val="00832F96"/>
    <w:rsid w:val="008332CA"/>
    <w:rsid w:val="00833884"/>
    <w:rsid w:val="00833964"/>
    <w:rsid w:val="00833A76"/>
    <w:rsid w:val="00833AE1"/>
    <w:rsid w:val="00833E0D"/>
    <w:rsid w:val="00833F73"/>
    <w:rsid w:val="008341A7"/>
    <w:rsid w:val="0083432A"/>
    <w:rsid w:val="0083436D"/>
    <w:rsid w:val="008344AB"/>
    <w:rsid w:val="0083459D"/>
    <w:rsid w:val="00834974"/>
    <w:rsid w:val="00834A98"/>
    <w:rsid w:val="00834B77"/>
    <w:rsid w:val="00834C45"/>
    <w:rsid w:val="008355BE"/>
    <w:rsid w:val="00835883"/>
    <w:rsid w:val="00835ED7"/>
    <w:rsid w:val="00835FA5"/>
    <w:rsid w:val="00836039"/>
    <w:rsid w:val="00836774"/>
    <w:rsid w:val="00836FA9"/>
    <w:rsid w:val="0083751F"/>
    <w:rsid w:val="00837BF2"/>
    <w:rsid w:val="00837C36"/>
    <w:rsid w:val="00837D64"/>
    <w:rsid w:val="00837F1D"/>
    <w:rsid w:val="00837F6D"/>
    <w:rsid w:val="0084022C"/>
    <w:rsid w:val="008403BF"/>
    <w:rsid w:val="008408F0"/>
    <w:rsid w:val="0084095C"/>
    <w:rsid w:val="00840A00"/>
    <w:rsid w:val="00840C8D"/>
    <w:rsid w:val="00841255"/>
    <w:rsid w:val="0084126B"/>
    <w:rsid w:val="008412FA"/>
    <w:rsid w:val="00841934"/>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0E9"/>
    <w:rsid w:val="00845810"/>
    <w:rsid w:val="00845992"/>
    <w:rsid w:val="008459D2"/>
    <w:rsid w:val="00845BF6"/>
    <w:rsid w:val="00845C08"/>
    <w:rsid w:val="00845DBF"/>
    <w:rsid w:val="00846087"/>
    <w:rsid w:val="00846297"/>
    <w:rsid w:val="00846443"/>
    <w:rsid w:val="00847274"/>
    <w:rsid w:val="00847701"/>
    <w:rsid w:val="00847853"/>
    <w:rsid w:val="00847AD5"/>
    <w:rsid w:val="00847CC3"/>
    <w:rsid w:val="00847DD4"/>
    <w:rsid w:val="00847DE3"/>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8B3"/>
    <w:rsid w:val="00852A32"/>
    <w:rsid w:val="00852EA2"/>
    <w:rsid w:val="00852F5F"/>
    <w:rsid w:val="0085351D"/>
    <w:rsid w:val="008537F1"/>
    <w:rsid w:val="00853890"/>
    <w:rsid w:val="00853A21"/>
    <w:rsid w:val="00853C08"/>
    <w:rsid w:val="00853EB3"/>
    <w:rsid w:val="00853FE7"/>
    <w:rsid w:val="00854171"/>
    <w:rsid w:val="0085450D"/>
    <w:rsid w:val="0085452C"/>
    <w:rsid w:val="008545AA"/>
    <w:rsid w:val="00854617"/>
    <w:rsid w:val="008547F2"/>
    <w:rsid w:val="00854829"/>
    <w:rsid w:val="008549C8"/>
    <w:rsid w:val="00854BCC"/>
    <w:rsid w:val="00854CD3"/>
    <w:rsid w:val="00854FBF"/>
    <w:rsid w:val="008551A7"/>
    <w:rsid w:val="008553FA"/>
    <w:rsid w:val="00855820"/>
    <w:rsid w:val="00855BB9"/>
    <w:rsid w:val="00855C9D"/>
    <w:rsid w:val="00855F19"/>
    <w:rsid w:val="008564E2"/>
    <w:rsid w:val="00856CAE"/>
    <w:rsid w:val="00856CDA"/>
    <w:rsid w:val="00857C32"/>
    <w:rsid w:val="00857F67"/>
    <w:rsid w:val="008600DB"/>
    <w:rsid w:val="00860200"/>
    <w:rsid w:val="0086031E"/>
    <w:rsid w:val="00860479"/>
    <w:rsid w:val="0086053A"/>
    <w:rsid w:val="00860A90"/>
    <w:rsid w:val="00860F87"/>
    <w:rsid w:val="008611B6"/>
    <w:rsid w:val="00861283"/>
    <w:rsid w:val="00861723"/>
    <w:rsid w:val="00861944"/>
    <w:rsid w:val="00861DE4"/>
    <w:rsid w:val="00861EC3"/>
    <w:rsid w:val="008620E7"/>
    <w:rsid w:val="008623E9"/>
    <w:rsid w:val="00862840"/>
    <w:rsid w:val="00862B50"/>
    <w:rsid w:val="008632B9"/>
    <w:rsid w:val="0086362F"/>
    <w:rsid w:val="008636C3"/>
    <w:rsid w:val="008637E6"/>
    <w:rsid w:val="0086389F"/>
    <w:rsid w:val="00864125"/>
    <w:rsid w:val="00864320"/>
    <w:rsid w:val="008644EC"/>
    <w:rsid w:val="008649E4"/>
    <w:rsid w:val="00864BA5"/>
    <w:rsid w:val="00864BD9"/>
    <w:rsid w:val="00864D59"/>
    <w:rsid w:val="00864E80"/>
    <w:rsid w:val="00864EA0"/>
    <w:rsid w:val="0086502A"/>
    <w:rsid w:val="008654BA"/>
    <w:rsid w:val="00865910"/>
    <w:rsid w:val="00865DA2"/>
    <w:rsid w:val="00865F73"/>
    <w:rsid w:val="0086615C"/>
    <w:rsid w:val="00866412"/>
    <w:rsid w:val="00866422"/>
    <w:rsid w:val="0086651B"/>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7C"/>
    <w:rsid w:val="008714D5"/>
    <w:rsid w:val="0087152E"/>
    <w:rsid w:val="0087153B"/>
    <w:rsid w:val="00871A5F"/>
    <w:rsid w:val="00871ADB"/>
    <w:rsid w:val="008721A2"/>
    <w:rsid w:val="0087238B"/>
    <w:rsid w:val="0087252D"/>
    <w:rsid w:val="0087254E"/>
    <w:rsid w:val="0087266D"/>
    <w:rsid w:val="008726E1"/>
    <w:rsid w:val="0087275B"/>
    <w:rsid w:val="008729F3"/>
    <w:rsid w:val="00872DA6"/>
    <w:rsid w:val="008730D6"/>
    <w:rsid w:val="008730DA"/>
    <w:rsid w:val="008730F8"/>
    <w:rsid w:val="0087330C"/>
    <w:rsid w:val="00873312"/>
    <w:rsid w:val="008733E7"/>
    <w:rsid w:val="0087372F"/>
    <w:rsid w:val="00873BF4"/>
    <w:rsid w:val="00873D87"/>
    <w:rsid w:val="008743F3"/>
    <w:rsid w:val="0087444A"/>
    <w:rsid w:val="008745ED"/>
    <w:rsid w:val="00874783"/>
    <w:rsid w:val="00874929"/>
    <w:rsid w:val="00874C30"/>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742"/>
    <w:rsid w:val="008769A0"/>
    <w:rsid w:val="008769FF"/>
    <w:rsid w:val="008774FC"/>
    <w:rsid w:val="008778BE"/>
    <w:rsid w:val="00877AE8"/>
    <w:rsid w:val="00877C6E"/>
    <w:rsid w:val="00877FFD"/>
    <w:rsid w:val="008801F3"/>
    <w:rsid w:val="00880320"/>
    <w:rsid w:val="008803F6"/>
    <w:rsid w:val="008805CC"/>
    <w:rsid w:val="0088064F"/>
    <w:rsid w:val="00880B0D"/>
    <w:rsid w:val="00880DE3"/>
    <w:rsid w:val="00881163"/>
    <w:rsid w:val="008811AB"/>
    <w:rsid w:val="008813E1"/>
    <w:rsid w:val="00881473"/>
    <w:rsid w:val="00881789"/>
    <w:rsid w:val="00881A2E"/>
    <w:rsid w:val="00881CB4"/>
    <w:rsid w:val="00881DD3"/>
    <w:rsid w:val="00881EE5"/>
    <w:rsid w:val="00882017"/>
    <w:rsid w:val="00882283"/>
    <w:rsid w:val="00882348"/>
    <w:rsid w:val="0088251B"/>
    <w:rsid w:val="008826F7"/>
    <w:rsid w:val="00882716"/>
    <w:rsid w:val="00882849"/>
    <w:rsid w:val="00882D26"/>
    <w:rsid w:val="00882D2E"/>
    <w:rsid w:val="00882FDA"/>
    <w:rsid w:val="0088321C"/>
    <w:rsid w:val="00883495"/>
    <w:rsid w:val="0088364E"/>
    <w:rsid w:val="008836B8"/>
    <w:rsid w:val="00883AA3"/>
    <w:rsid w:val="00883B6F"/>
    <w:rsid w:val="00883C76"/>
    <w:rsid w:val="00883DD0"/>
    <w:rsid w:val="00883F3B"/>
    <w:rsid w:val="00884085"/>
    <w:rsid w:val="00884268"/>
    <w:rsid w:val="00884376"/>
    <w:rsid w:val="00884377"/>
    <w:rsid w:val="008843B9"/>
    <w:rsid w:val="00885146"/>
    <w:rsid w:val="008852F6"/>
    <w:rsid w:val="00885418"/>
    <w:rsid w:val="0088573F"/>
    <w:rsid w:val="008857E6"/>
    <w:rsid w:val="00885D51"/>
    <w:rsid w:val="0088648A"/>
    <w:rsid w:val="008865B1"/>
    <w:rsid w:val="00886663"/>
    <w:rsid w:val="00886AD1"/>
    <w:rsid w:val="008872E0"/>
    <w:rsid w:val="00887AAE"/>
    <w:rsid w:val="008902D7"/>
    <w:rsid w:val="0089048C"/>
    <w:rsid w:val="00890889"/>
    <w:rsid w:val="00890CAB"/>
    <w:rsid w:val="00891011"/>
    <w:rsid w:val="00891114"/>
    <w:rsid w:val="0089133E"/>
    <w:rsid w:val="008915BC"/>
    <w:rsid w:val="0089165D"/>
    <w:rsid w:val="00891852"/>
    <w:rsid w:val="00891AA3"/>
    <w:rsid w:val="00891D92"/>
    <w:rsid w:val="00891E6C"/>
    <w:rsid w:val="00891FA1"/>
    <w:rsid w:val="0089216A"/>
    <w:rsid w:val="008926F9"/>
    <w:rsid w:val="008926FE"/>
    <w:rsid w:val="00892741"/>
    <w:rsid w:val="0089295F"/>
    <w:rsid w:val="00892CD2"/>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60A9"/>
    <w:rsid w:val="00896662"/>
    <w:rsid w:val="008966F6"/>
    <w:rsid w:val="00896B8E"/>
    <w:rsid w:val="00896E68"/>
    <w:rsid w:val="00896EED"/>
    <w:rsid w:val="008974E7"/>
    <w:rsid w:val="008976FE"/>
    <w:rsid w:val="0089788A"/>
    <w:rsid w:val="00897C5A"/>
    <w:rsid w:val="00897ED5"/>
    <w:rsid w:val="00897F61"/>
    <w:rsid w:val="008A05D5"/>
    <w:rsid w:val="008A090D"/>
    <w:rsid w:val="008A0A5B"/>
    <w:rsid w:val="008A0EDB"/>
    <w:rsid w:val="008A152C"/>
    <w:rsid w:val="008A16C0"/>
    <w:rsid w:val="008A1DD7"/>
    <w:rsid w:val="008A1FF1"/>
    <w:rsid w:val="008A20A8"/>
    <w:rsid w:val="008A25E6"/>
    <w:rsid w:val="008A2D20"/>
    <w:rsid w:val="008A2EF7"/>
    <w:rsid w:val="008A3009"/>
    <w:rsid w:val="008A338F"/>
    <w:rsid w:val="008A339F"/>
    <w:rsid w:val="008A359D"/>
    <w:rsid w:val="008A36E4"/>
    <w:rsid w:val="008A3777"/>
    <w:rsid w:val="008A3847"/>
    <w:rsid w:val="008A3E1A"/>
    <w:rsid w:val="008A3E62"/>
    <w:rsid w:val="008A415D"/>
    <w:rsid w:val="008A4316"/>
    <w:rsid w:val="008A4614"/>
    <w:rsid w:val="008A46B7"/>
    <w:rsid w:val="008A48C1"/>
    <w:rsid w:val="008A4D52"/>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895"/>
    <w:rsid w:val="008B08EE"/>
    <w:rsid w:val="008B0B98"/>
    <w:rsid w:val="008B0E6A"/>
    <w:rsid w:val="008B0E92"/>
    <w:rsid w:val="008B13B3"/>
    <w:rsid w:val="008B1460"/>
    <w:rsid w:val="008B1642"/>
    <w:rsid w:val="008B17B5"/>
    <w:rsid w:val="008B1877"/>
    <w:rsid w:val="008B19A1"/>
    <w:rsid w:val="008B1CDB"/>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86F"/>
    <w:rsid w:val="008B3AFF"/>
    <w:rsid w:val="008B3B35"/>
    <w:rsid w:val="008B3EF9"/>
    <w:rsid w:val="008B40C1"/>
    <w:rsid w:val="008B4106"/>
    <w:rsid w:val="008B4232"/>
    <w:rsid w:val="008B45C3"/>
    <w:rsid w:val="008B4747"/>
    <w:rsid w:val="008B489D"/>
    <w:rsid w:val="008B4908"/>
    <w:rsid w:val="008B496A"/>
    <w:rsid w:val="008B51CC"/>
    <w:rsid w:val="008B5290"/>
    <w:rsid w:val="008B56AF"/>
    <w:rsid w:val="008B57D8"/>
    <w:rsid w:val="008B5872"/>
    <w:rsid w:val="008B5A7E"/>
    <w:rsid w:val="008B5B41"/>
    <w:rsid w:val="008B5EA9"/>
    <w:rsid w:val="008B5F6D"/>
    <w:rsid w:val="008B611C"/>
    <w:rsid w:val="008B6452"/>
    <w:rsid w:val="008B65BF"/>
    <w:rsid w:val="008B66AB"/>
    <w:rsid w:val="008B6CC1"/>
    <w:rsid w:val="008B6D07"/>
    <w:rsid w:val="008B6E50"/>
    <w:rsid w:val="008B71C9"/>
    <w:rsid w:val="008B79D3"/>
    <w:rsid w:val="008B7CB8"/>
    <w:rsid w:val="008C06B8"/>
    <w:rsid w:val="008C0AE1"/>
    <w:rsid w:val="008C0D11"/>
    <w:rsid w:val="008C0EBB"/>
    <w:rsid w:val="008C0FEE"/>
    <w:rsid w:val="008C138B"/>
    <w:rsid w:val="008C1450"/>
    <w:rsid w:val="008C1512"/>
    <w:rsid w:val="008C1AD6"/>
    <w:rsid w:val="008C1AF0"/>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C4D"/>
    <w:rsid w:val="008C4C82"/>
    <w:rsid w:val="008C51BA"/>
    <w:rsid w:val="008C53A7"/>
    <w:rsid w:val="008C5B56"/>
    <w:rsid w:val="008C60D1"/>
    <w:rsid w:val="008C6119"/>
    <w:rsid w:val="008C62C8"/>
    <w:rsid w:val="008C66B4"/>
    <w:rsid w:val="008C685E"/>
    <w:rsid w:val="008C6B3D"/>
    <w:rsid w:val="008C6EF2"/>
    <w:rsid w:val="008C6F84"/>
    <w:rsid w:val="008C72ED"/>
    <w:rsid w:val="008C7769"/>
    <w:rsid w:val="008C782E"/>
    <w:rsid w:val="008C78F6"/>
    <w:rsid w:val="008C7DD7"/>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3322"/>
    <w:rsid w:val="008D3C28"/>
    <w:rsid w:val="008D3DA7"/>
    <w:rsid w:val="008D3EF4"/>
    <w:rsid w:val="008D3F7D"/>
    <w:rsid w:val="008D426E"/>
    <w:rsid w:val="008D4584"/>
    <w:rsid w:val="008D46A8"/>
    <w:rsid w:val="008D4D1B"/>
    <w:rsid w:val="008D51BD"/>
    <w:rsid w:val="008D52BC"/>
    <w:rsid w:val="008D5389"/>
    <w:rsid w:val="008D55AB"/>
    <w:rsid w:val="008D57AB"/>
    <w:rsid w:val="008D5F1E"/>
    <w:rsid w:val="008D5F6F"/>
    <w:rsid w:val="008D5F74"/>
    <w:rsid w:val="008D63F2"/>
    <w:rsid w:val="008D6E9F"/>
    <w:rsid w:val="008D707B"/>
    <w:rsid w:val="008D71AA"/>
    <w:rsid w:val="008D75D0"/>
    <w:rsid w:val="008D76FF"/>
    <w:rsid w:val="008D772A"/>
    <w:rsid w:val="008D78AE"/>
    <w:rsid w:val="008D796F"/>
    <w:rsid w:val="008D7DD9"/>
    <w:rsid w:val="008D7F51"/>
    <w:rsid w:val="008E023B"/>
    <w:rsid w:val="008E0819"/>
    <w:rsid w:val="008E0976"/>
    <w:rsid w:val="008E0A67"/>
    <w:rsid w:val="008E0C40"/>
    <w:rsid w:val="008E0EAE"/>
    <w:rsid w:val="008E0F52"/>
    <w:rsid w:val="008E0F90"/>
    <w:rsid w:val="008E13F3"/>
    <w:rsid w:val="008E1506"/>
    <w:rsid w:val="008E15EC"/>
    <w:rsid w:val="008E187B"/>
    <w:rsid w:val="008E1A4A"/>
    <w:rsid w:val="008E1A57"/>
    <w:rsid w:val="008E1C22"/>
    <w:rsid w:val="008E1C8D"/>
    <w:rsid w:val="008E1D83"/>
    <w:rsid w:val="008E2361"/>
    <w:rsid w:val="008E25DE"/>
    <w:rsid w:val="008E2ACB"/>
    <w:rsid w:val="008E2BB2"/>
    <w:rsid w:val="008E2D38"/>
    <w:rsid w:val="008E2E10"/>
    <w:rsid w:val="008E2F1E"/>
    <w:rsid w:val="008E2FAF"/>
    <w:rsid w:val="008E37B1"/>
    <w:rsid w:val="008E3F14"/>
    <w:rsid w:val="008E41BA"/>
    <w:rsid w:val="008E4332"/>
    <w:rsid w:val="008E4461"/>
    <w:rsid w:val="008E4CE5"/>
    <w:rsid w:val="008E4D92"/>
    <w:rsid w:val="008E4ECC"/>
    <w:rsid w:val="008E5169"/>
    <w:rsid w:val="008E522A"/>
    <w:rsid w:val="008E5626"/>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B9F"/>
    <w:rsid w:val="008E7F6D"/>
    <w:rsid w:val="008F0072"/>
    <w:rsid w:val="008F0300"/>
    <w:rsid w:val="008F0360"/>
    <w:rsid w:val="008F04DE"/>
    <w:rsid w:val="008F0580"/>
    <w:rsid w:val="008F0A7D"/>
    <w:rsid w:val="008F0AC0"/>
    <w:rsid w:val="008F0D03"/>
    <w:rsid w:val="008F0EB6"/>
    <w:rsid w:val="008F0F2D"/>
    <w:rsid w:val="008F0FF2"/>
    <w:rsid w:val="008F15C3"/>
    <w:rsid w:val="008F1897"/>
    <w:rsid w:val="008F1FBC"/>
    <w:rsid w:val="008F23B9"/>
    <w:rsid w:val="008F2521"/>
    <w:rsid w:val="008F288D"/>
    <w:rsid w:val="008F2B58"/>
    <w:rsid w:val="008F3213"/>
    <w:rsid w:val="008F32B4"/>
    <w:rsid w:val="008F389C"/>
    <w:rsid w:val="008F38A6"/>
    <w:rsid w:val="008F3A79"/>
    <w:rsid w:val="008F3C6E"/>
    <w:rsid w:val="008F3D34"/>
    <w:rsid w:val="008F4338"/>
    <w:rsid w:val="008F467D"/>
    <w:rsid w:val="008F4992"/>
    <w:rsid w:val="008F4D9C"/>
    <w:rsid w:val="008F4ED2"/>
    <w:rsid w:val="008F5029"/>
    <w:rsid w:val="008F50F9"/>
    <w:rsid w:val="008F52D1"/>
    <w:rsid w:val="008F552A"/>
    <w:rsid w:val="008F5959"/>
    <w:rsid w:val="008F5A27"/>
    <w:rsid w:val="008F5E69"/>
    <w:rsid w:val="008F6514"/>
    <w:rsid w:val="008F65D8"/>
    <w:rsid w:val="008F68D8"/>
    <w:rsid w:val="008F692B"/>
    <w:rsid w:val="008F694D"/>
    <w:rsid w:val="008F6B43"/>
    <w:rsid w:val="008F6DB6"/>
    <w:rsid w:val="008F7224"/>
    <w:rsid w:val="008F7601"/>
    <w:rsid w:val="008F7620"/>
    <w:rsid w:val="008F781E"/>
    <w:rsid w:val="008F7B5F"/>
    <w:rsid w:val="008F7BE0"/>
    <w:rsid w:val="008F7CFA"/>
    <w:rsid w:val="00900061"/>
    <w:rsid w:val="009001E3"/>
    <w:rsid w:val="0090031F"/>
    <w:rsid w:val="009003D2"/>
    <w:rsid w:val="009007BB"/>
    <w:rsid w:val="00900868"/>
    <w:rsid w:val="00900A6A"/>
    <w:rsid w:val="00900B43"/>
    <w:rsid w:val="00900CE3"/>
    <w:rsid w:val="00901061"/>
    <w:rsid w:val="0090126D"/>
    <w:rsid w:val="0090140C"/>
    <w:rsid w:val="009015D3"/>
    <w:rsid w:val="009019EE"/>
    <w:rsid w:val="00901C0D"/>
    <w:rsid w:val="00902607"/>
    <w:rsid w:val="009027FC"/>
    <w:rsid w:val="00902E3F"/>
    <w:rsid w:val="0090302F"/>
    <w:rsid w:val="00903166"/>
    <w:rsid w:val="00903329"/>
    <w:rsid w:val="009034E1"/>
    <w:rsid w:val="00904060"/>
    <w:rsid w:val="00904340"/>
    <w:rsid w:val="009047E1"/>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B4"/>
    <w:rsid w:val="009109D3"/>
    <w:rsid w:val="00910C15"/>
    <w:rsid w:val="00910DEB"/>
    <w:rsid w:val="00910E68"/>
    <w:rsid w:val="00911290"/>
    <w:rsid w:val="00911828"/>
    <w:rsid w:val="00911867"/>
    <w:rsid w:val="0091188D"/>
    <w:rsid w:val="00911AB3"/>
    <w:rsid w:val="00911AFE"/>
    <w:rsid w:val="00911EDB"/>
    <w:rsid w:val="00912102"/>
    <w:rsid w:val="0091212D"/>
    <w:rsid w:val="0091244D"/>
    <w:rsid w:val="00912493"/>
    <w:rsid w:val="009127CB"/>
    <w:rsid w:val="00912B88"/>
    <w:rsid w:val="00912C06"/>
    <w:rsid w:val="00912D0B"/>
    <w:rsid w:val="0091300B"/>
    <w:rsid w:val="0091324D"/>
    <w:rsid w:val="009137D4"/>
    <w:rsid w:val="00913873"/>
    <w:rsid w:val="009139E7"/>
    <w:rsid w:val="009145FC"/>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0793"/>
    <w:rsid w:val="00921479"/>
    <w:rsid w:val="009216AB"/>
    <w:rsid w:val="009217E4"/>
    <w:rsid w:val="0092184C"/>
    <w:rsid w:val="00921951"/>
    <w:rsid w:val="009219E6"/>
    <w:rsid w:val="00921BD5"/>
    <w:rsid w:val="00921E85"/>
    <w:rsid w:val="00921F0F"/>
    <w:rsid w:val="00922129"/>
    <w:rsid w:val="00922996"/>
    <w:rsid w:val="00922AEF"/>
    <w:rsid w:val="00922B26"/>
    <w:rsid w:val="00922D62"/>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BE8"/>
    <w:rsid w:val="00924D67"/>
    <w:rsid w:val="00924EAA"/>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CDC"/>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664"/>
    <w:rsid w:val="00932CED"/>
    <w:rsid w:val="00932E82"/>
    <w:rsid w:val="009338B2"/>
    <w:rsid w:val="00933B9D"/>
    <w:rsid w:val="0093421D"/>
    <w:rsid w:val="0093434D"/>
    <w:rsid w:val="00934A98"/>
    <w:rsid w:val="00934C39"/>
    <w:rsid w:val="00934C9E"/>
    <w:rsid w:val="00934E17"/>
    <w:rsid w:val="00934F00"/>
    <w:rsid w:val="009350BF"/>
    <w:rsid w:val="009352C9"/>
    <w:rsid w:val="00935337"/>
    <w:rsid w:val="009353DB"/>
    <w:rsid w:val="00935C51"/>
    <w:rsid w:val="00935E6F"/>
    <w:rsid w:val="00936767"/>
    <w:rsid w:val="00936BB6"/>
    <w:rsid w:val="00936C29"/>
    <w:rsid w:val="00936DE6"/>
    <w:rsid w:val="00936E7E"/>
    <w:rsid w:val="00936EA9"/>
    <w:rsid w:val="00936FD8"/>
    <w:rsid w:val="0093710A"/>
    <w:rsid w:val="0093717E"/>
    <w:rsid w:val="009372EF"/>
    <w:rsid w:val="00937802"/>
    <w:rsid w:val="00937883"/>
    <w:rsid w:val="00937A13"/>
    <w:rsid w:val="00937AC7"/>
    <w:rsid w:val="00937BF8"/>
    <w:rsid w:val="00937EAA"/>
    <w:rsid w:val="00937FC9"/>
    <w:rsid w:val="00940023"/>
    <w:rsid w:val="009401F1"/>
    <w:rsid w:val="009406AC"/>
    <w:rsid w:val="00940E34"/>
    <w:rsid w:val="00940FAC"/>
    <w:rsid w:val="009412A7"/>
    <w:rsid w:val="009416F4"/>
    <w:rsid w:val="00941CF9"/>
    <w:rsid w:val="0094203F"/>
    <w:rsid w:val="00942269"/>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A29"/>
    <w:rsid w:val="00944BA8"/>
    <w:rsid w:val="00944D1F"/>
    <w:rsid w:val="00944D66"/>
    <w:rsid w:val="00944DEB"/>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755E"/>
    <w:rsid w:val="009477A2"/>
    <w:rsid w:val="00947C35"/>
    <w:rsid w:val="00947EA3"/>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87B"/>
    <w:rsid w:val="009528F3"/>
    <w:rsid w:val="00952C1D"/>
    <w:rsid w:val="00952C31"/>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7C2"/>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6EA0"/>
    <w:rsid w:val="009570D4"/>
    <w:rsid w:val="009573B6"/>
    <w:rsid w:val="00957648"/>
    <w:rsid w:val="00957A24"/>
    <w:rsid w:val="00957C23"/>
    <w:rsid w:val="00960097"/>
    <w:rsid w:val="009605D7"/>
    <w:rsid w:val="0096071D"/>
    <w:rsid w:val="00960969"/>
    <w:rsid w:val="00961108"/>
    <w:rsid w:val="00961208"/>
    <w:rsid w:val="00961386"/>
    <w:rsid w:val="009613A5"/>
    <w:rsid w:val="009613C3"/>
    <w:rsid w:val="00961492"/>
    <w:rsid w:val="0096162E"/>
    <w:rsid w:val="00961741"/>
    <w:rsid w:val="00961927"/>
    <w:rsid w:val="00961E6F"/>
    <w:rsid w:val="00961F45"/>
    <w:rsid w:val="00961FF3"/>
    <w:rsid w:val="0096207F"/>
    <w:rsid w:val="009620AC"/>
    <w:rsid w:val="009626AA"/>
    <w:rsid w:val="00962779"/>
    <w:rsid w:val="009627A8"/>
    <w:rsid w:val="00962FF3"/>
    <w:rsid w:val="00963170"/>
    <w:rsid w:val="00963581"/>
    <w:rsid w:val="00963643"/>
    <w:rsid w:val="00963CBD"/>
    <w:rsid w:val="00963E63"/>
    <w:rsid w:val="00963F50"/>
    <w:rsid w:val="00964244"/>
    <w:rsid w:val="009643E8"/>
    <w:rsid w:val="009645E6"/>
    <w:rsid w:val="0096496B"/>
    <w:rsid w:val="00964E58"/>
    <w:rsid w:val="009651BC"/>
    <w:rsid w:val="0096536C"/>
    <w:rsid w:val="0096583E"/>
    <w:rsid w:val="0096593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BC5"/>
    <w:rsid w:val="00967C04"/>
    <w:rsid w:val="00967D63"/>
    <w:rsid w:val="009700EC"/>
    <w:rsid w:val="009701E4"/>
    <w:rsid w:val="00970259"/>
    <w:rsid w:val="00970516"/>
    <w:rsid w:val="009705AA"/>
    <w:rsid w:val="00970920"/>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BB8"/>
    <w:rsid w:val="00973C34"/>
    <w:rsid w:val="00973DEC"/>
    <w:rsid w:val="00974061"/>
    <w:rsid w:val="009743A7"/>
    <w:rsid w:val="00974541"/>
    <w:rsid w:val="00974DDE"/>
    <w:rsid w:val="009753FC"/>
    <w:rsid w:val="00975622"/>
    <w:rsid w:val="00975D82"/>
    <w:rsid w:val="00976348"/>
    <w:rsid w:val="0097634D"/>
    <w:rsid w:val="009767EC"/>
    <w:rsid w:val="009769CE"/>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9E"/>
    <w:rsid w:val="00981CA9"/>
    <w:rsid w:val="009821C0"/>
    <w:rsid w:val="009823DE"/>
    <w:rsid w:val="00982C76"/>
    <w:rsid w:val="00982CDF"/>
    <w:rsid w:val="00982FA9"/>
    <w:rsid w:val="009830AE"/>
    <w:rsid w:val="009832A8"/>
    <w:rsid w:val="009836E5"/>
    <w:rsid w:val="00983AF2"/>
    <w:rsid w:val="00983AFA"/>
    <w:rsid w:val="00983D3A"/>
    <w:rsid w:val="00983EA0"/>
    <w:rsid w:val="00983F75"/>
    <w:rsid w:val="009846DF"/>
    <w:rsid w:val="0098492B"/>
    <w:rsid w:val="00984E48"/>
    <w:rsid w:val="00985CEC"/>
    <w:rsid w:val="00985D69"/>
    <w:rsid w:val="00985E04"/>
    <w:rsid w:val="00985EF7"/>
    <w:rsid w:val="00985F6E"/>
    <w:rsid w:val="0098611A"/>
    <w:rsid w:val="009864B1"/>
    <w:rsid w:val="00986573"/>
    <w:rsid w:val="009867CF"/>
    <w:rsid w:val="00986C0A"/>
    <w:rsid w:val="00986CC5"/>
    <w:rsid w:val="00986CD0"/>
    <w:rsid w:val="00986D75"/>
    <w:rsid w:val="00987099"/>
    <w:rsid w:val="009870AB"/>
    <w:rsid w:val="00987389"/>
    <w:rsid w:val="009873CA"/>
    <w:rsid w:val="009877FC"/>
    <w:rsid w:val="009905E9"/>
    <w:rsid w:val="00990A6A"/>
    <w:rsid w:val="00990A70"/>
    <w:rsid w:val="00990D45"/>
    <w:rsid w:val="00990EAC"/>
    <w:rsid w:val="009911A5"/>
    <w:rsid w:val="009915EF"/>
    <w:rsid w:val="009918F3"/>
    <w:rsid w:val="00991A4E"/>
    <w:rsid w:val="00991D6A"/>
    <w:rsid w:val="009920FF"/>
    <w:rsid w:val="009922CC"/>
    <w:rsid w:val="00993822"/>
    <w:rsid w:val="00993836"/>
    <w:rsid w:val="00993A5E"/>
    <w:rsid w:val="00993C42"/>
    <w:rsid w:val="0099402A"/>
    <w:rsid w:val="009941F6"/>
    <w:rsid w:val="0099429A"/>
    <w:rsid w:val="00994649"/>
    <w:rsid w:val="00994873"/>
    <w:rsid w:val="009948D4"/>
    <w:rsid w:val="00994A10"/>
    <w:rsid w:val="00994C64"/>
    <w:rsid w:val="00994C85"/>
    <w:rsid w:val="00994E09"/>
    <w:rsid w:val="00994EA7"/>
    <w:rsid w:val="00994F4B"/>
    <w:rsid w:val="009950B6"/>
    <w:rsid w:val="00995141"/>
    <w:rsid w:val="009954B2"/>
    <w:rsid w:val="00995720"/>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4A1"/>
    <w:rsid w:val="009A05B7"/>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2C"/>
    <w:rsid w:val="009A5A05"/>
    <w:rsid w:val="009A5AD2"/>
    <w:rsid w:val="009A5C17"/>
    <w:rsid w:val="009A6733"/>
    <w:rsid w:val="009A68EA"/>
    <w:rsid w:val="009A69E0"/>
    <w:rsid w:val="009A6E4D"/>
    <w:rsid w:val="009A72A3"/>
    <w:rsid w:val="009A743D"/>
    <w:rsid w:val="009A7583"/>
    <w:rsid w:val="009A787E"/>
    <w:rsid w:val="009A7C31"/>
    <w:rsid w:val="009A7D0A"/>
    <w:rsid w:val="009B005B"/>
    <w:rsid w:val="009B04CA"/>
    <w:rsid w:val="009B08B6"/>
    <w:rsid w:val="009B0BFF"/>
    <w:rsid w:val="009B0D3A"/>
    <w:rsid w:val="009B0EF1"/>
    <w:rsid w:val="009B0F23"/>
    <w:rsid w:val="009B12C7"/>
    <w:rsid w:val="009B21F9"/>
    <w:rsid w:val="009B2211"/>
    <w:rsid w:val="009B22E0"/>
    <w:rsid w:val="009B2512"/>
    <w:rsid w:val="009B26D9"/>
    <w:rsid w:val="009B27B9"/>
    <w:rsid w:val="009B2AE9"/>
    <w:rsid w:val="009B2B38"/>
    <w:rsid w:val="009B2EC6"/>
    <w:rsid w:val="009B2FBD"/>
    <w:rsid w:val="009B34C3"/>
    <w:rsid w:val="009B3588"/>
    <w:rsid w:val="009B381C"/>
    <w:rsid w:val="009B3882"/>
    <w:rsid w:val="009B39E4"/>
    <w:rsid w:val="009B3AAA"/>
    <w:rsid w:val="009B3BBD"/>
    <w:rsid w:val="009B3E4B"/>
    <w:rsid w:val="009B41F6"/>
    <w:rsid w:val="009B4450"/>
    <w:rsid w:val="009B4524"/>
    <w:rsid w:val="009B4AB4"/>
    <w:rsid w:val="009B4E5E"/>
    <w:rsid w:val="009B4EE7"/>
    <w:rsid w:val="009B57D9"/>
    <w:rsid w:val="009B60F7"/>
    <w:rsid w:val="009B6225"/>
    <w:rsid w:val="009B63DC"/>
    <w:rsid w:val="009B64D4"/>
    <w:rsid w:val="009B6568"/>
    <w:rsid w:val="009B65DA"/>
    <w:rsid w:val="009B6CCF"/>
    <w:rsid w:val="009B725C"/>
    <w:rsid w:val="009B7260"/>
    <w:rsid w:val="009B73F9"/>
    <w:rsid w:val="009B76D9"/>
    <w:rsid w:val="009B773D"/>
    <w:rsid w:val="009B77B1"/>
    <w:rsid w:val="009B7A0C"/>
    <w:rsid w:val="009B7ABB"/>
    <w:rsid w:val="009C0336"/>
    <w:rsid w:val="009C0994"/>
    <w:rsid w:val="009C0FBD"/>
    <w:rsid w:val="009C1230"/>
    <w:rsid w:val="009C1392"/>
    <w:rsid w:val="009C18B3"/>
    <w:rsid w:val="009C19A4"/>
    <w:rsid w:val="009C1ADD"/>
    <w:rsid w:val="009C1E83"/>
    <w:rsid w:val="009C1EBA"/>
    <w:rsid w:val="009C21A0"/>
    <w:rsid w:val="009C2905"/>
    <w:rsid w:val="009C2BE1"/>
    <w:rsid w:val="009C2C4B"/>
    <w:rsid w:val="009C2DD2"/>
    <w:rsid w:val="009C30D6"/>
    <w:rsid w:val="009C31DE"/>
    <w:rsid w:val="009C33D1"/>
    <w:rsid w:val="009C36E7"/>
    <w:rsid w:val="009C38C7"/>
    <w:rsid w:val="009C3A37"/>
    <w:rsid w:val="009C3C8D"/>
    <w:rsid w:val="009C3DB4"/>
    <w:rsid w:val="009C3F3B"/>
    <w:rsid w:val="009C3FCF"/>
    <w:rsid w:val="009C4769"/>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5E55"/>
    <w:rsid w:val="009C611B"/>
    <w:rsid w:val="009C62F8"/>
    <w:rsid w:val="009C6335"/>
    <w:rsid w:val="009C6D58"/>
    <w:rsid w:val="009C72B7"/>
    <w:rsid w:val="009C7454"/>
    <w:rsid w:val="009C74DA"/>
    <w:rsid w:val="009C7B26"/>
    <w:rsid w:val="009C7E3F"/>
    <w:rsid w:val="009D00D0"/>
    <w:rsid w:val="009D01D4"/>
    <w:rsid w:val="009D043B"/>
    <w:rsid w:val="009D05B2"/>
    <w:rsid w:val="009D0A76"/>
    <w:rsid w:val="009D0EF5"/>
    <w:rsid w:val="009D0F4D"/>
    <w:rsid w:val="009D14B2"/>
    <w:rsid w:val="009D1D92"/>
    <w:rsid w:val="009D2402"/>
    <w:rsid w:val="009D2586"/>
    <w:rsid w:val="009D276C"/>
    <w:rsid w:val="009D32A0"/>
    <w:rsid w:val="009D3A6E"/>
    <w:rsid w:val="009D3B92"/>
    <w:rsid w:val="009D3E1A"/>
    <w:rsid w:val="009D3EEC"/>
    <w:rsid w:val="009D4339"/>
    <w:rsid w:val="009D444F"/>
    <w:rsid w:val="009D4D68"/>
    <w:rsid w:val="009D544F"/>
    <w:rsid w:val="009D594D"/>
    <w:rsid w:val="009D5976"/>
    <w:rsid w:val="009D5E72"/>
    <w:rsid w:val="009D6003"/>
    <w:rsid w:val="009D6209"/>
    <w:rsid w:val="009D62EB"/>
    <w:rsid w:val="009D698E"/>
    <w:rsid w:val="009D6DAD"/>
    <w:rsid w:val="009D726E"/>
    <w:rsid w:val="009D7283"/>
    <w:rsid w:val="009D7753"/>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1E31"/>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3D"/>
    <w:rsid w:val="009E4362"/>
    <w:rsid w:val="009E4674"/>
    <w:rsid w:val="009E4993"/>
    <w:rsid w:val="009E4A05"/>
    <w:rsid w:val="009E4D14"/>
    <w:rsid w:val="009E4D32"/>
    <w:rsid w:val="009E4F3F"/>
    <w:rsid w:val="009E4FF4"/>
    <w:rsid w:val="009E5145"/>
    <w:rsid w:val="009E5646"/>
    <w:rsid w:val="009E5783"/>
    <w:rsid w:val="009E594A"/>
    <w:rsid w:val="009E5AF5"/>
    <w:rsid w:val="009E5D35"/>
    <w:rsid w:val="009E5E17"/>
    <w:rsid w:val="009E5FBB"/>
    <w:rsid w:val="009E63B9"/>
    <w:rsid w:val="009E6688"/>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61A"/>
    <w:rsid w:val="009F1A4F"/>
    <w:rsid w:val="009F2226"/>
    <w:rsid w:val="009F22BE"/>
    <w:rsid w:val="009F22F2"/>
    <w:rsid w:val="009F27D9"/>
    <w:rsid w:val="009F29E2"/>
    <w:rsid w:val="009F2BD3"/>
    <w:rsid w:val="009F30AF"/>
    <w:rsid w:val="009F330A"/>
    <w:rsid w:val="009F330F"/>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A4"/>
    <w:rsid w:val="009F64A9"/>
    <w:rsid w:val="009F656A"/>
    <w:rsid w:val="009F65EE"/>
    <w:rsid w:val="009F6D53"/>
    <w:rsid w:val="009F6DF4"/>
    <w:rsid w:val="009F742B"/>
    <w:rsid w:val="009F74E0"/>
    <w:rsid w:val="009F74F9"/>
    <w:rsid w:val="009F763A"/>
    <w:rsid w:val="009F775C"/>
    <w:rsid w:val="009F7967"/>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3F98"/>
    <w:rsid w:val="00A04123"/>
    <w:rsid w:val="00A04B4A"/>
    <w:rsid w:val="00A04BC1"/>
    <w:rsid w:val="00A04CAD"/>
    <w:rsid w:val="00A04DB5"/>
    <w:rsid w:val="00A05172"/>
    <w:rsid w:val="00A0528D"/>
    <w:rsid w:val="00A052D8"/>
    <w:rsid w:val="00A05549"/>
    <w:rsid w:val="00A0582B"/>
    <w:rsid w:val="00A05975"/>
    <w:rsid w:val="00A05F54"/>
    <w:rsid w:val="00A06095"/>
    <w:rsid w:val="00A066EB"/>
    <w:rsid w:val="00A06774"/>
    <w:rsid w:val="00A06A0E"/>
    <w:rsid w:val="00A06BB4"/>
    <w:rsid w:val="00A071E5"/>
    <w:rsid w:val="00A0729B"/>
    <w:rsid w:val="00A10031"/>
    <w:rsid w:val="00A102F5"/>
    <w:rsid w:val="00A1030A"/>
    <w:rsid w:val="00A10457"/>
    <w:rsid w:val="00A107EE"/>
    <w:rsid w:val="00A109D0"/>
    <w:rsid w:val="00A10CB7"/>
    <w:rsid w:val="00A10F65"/>
    <w:rsid w:val="00A10FF0"/>
    <w:rsid w:val="00A11216"/>
    <w:rsid w:val="00A112B0"/>
    <w:rsid w:val="00A1139F"/>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D5B"/>
    <w:rsid w:val="00A13F6F"/>
    <w:rsid w:val="00A14468"/>
    <w:rsid w:val="00A14791"/>
    <w:rsid w:val="00A148DB"/>
    <w:rsid w:val="00A14C5A"/>
    <w:rsid w:val="00A14D40"/>
    <w:rsid w:val="00A14F09"/>
    <w:rsid w:val="00A14FF6"/>
    <w:rsid w:val="00A1507C"/>
    <w:rsid w:val="00A151A4"/>
    <w:rsid w:val="00A1534D"/>
    <w:rsid w:val="00A1566B"/>
    <w:rsid w:val="00A15913"/>
    <w:rsid w:val="00A1599B"/>
    <w:rsid w:val="00A15A9B"/>
    <w:rsid w:val="00A15B52"/>
    <w:rsid w:val="00A15C26"/>
    <w:rsid w:val="00A15C91"/>
    <w:rsid w:val="00A16241"/>
    <w:rsid w:val="00A16294"/>
    <w:rsid w:val="00A162CF"/>
    <w:rsid w:val="00A16557"/>
    <w:rsid w:val="00A16C03"/>
    <w:rsid w:val="00A178C3"/>
    <w:rsid w:val="00A178EE"/>
    <w:rsid w:val="00A20317"/>
    <w:rsid w:val="00A20376"/>
    <w:rsid w:val="00A206B8"/>
    <w:rsid w:val="00A20962"/>
    <w:rsid w:val="00A20BFC"/>
    <w:rsid w:val="00A2103E"/>
    <w:rsid w:val="00A210B0"/>
    <w:rsid w:val="00A217B0"/>
    <w:rsid w:val="00A217F3"/>
    <w:rsid w:val="00A21DA8"/>
    <w:rsid w:val="00A21EFA"/>
    <w:rsid w:val="00A223F5"/>
    <w:rsid w:val="00A22A57"/>
    <w:rsid w:val="00A22AC3"/>
    <w:rsid w:val="00A22CF7"/>
    <w:rsid w:val="00A22F6C"/>
    <w:rsid w:val="00A22FCB"/>
    <w:rsid w:val="00A2310A"/>
    <w:rsid w:val="00A23131"/>
    <w:rsid w:val="00A23398"/>
    <w:rsid w:val="00A2380A"/>
    <w:rsid w:val="00A23A15"/>
    <w:rsid w:val="00A23BB1"/>
    <w:rsid w:val="00A2454D"/>
    <w:rsid w:val="00A24828"/>
    <w:rsid w:val="00A24947"/>
    <w:rsid w:val="00A24AC1"/>
    <w:rsid w:val="00A24C17"/>
    <w:rsid w:val="00A250A2"/>
    <w:rsid w:val="00A250BB"/>
    <w:rsid w:val="00A2526B"/>
    <w:rsid w:val="00A25A64"/>
    <w:rsid w:val="00A25A89"/>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2293"/>
    <w:rsid w:val="00A3235E"/>
    <w:rsid w:val="00A325A1"/>
    <w:rsid w:val="00A32A10"/>
    <w:rsid w:val="00A32E39"/>
    <w:rsid w:val="00A32ED5"/>
    <w:rsid w:val="00A33438"/>
    <w:rsid w:val="00A33455"/>
    <w:rsid w:val="00A3362D"/>
    <w:rsid w:val="00A33945"/>
    <w:rsid w:val="00A33A7D"/>
    <w:rsid w:val="00A33E4D"/>
    <w:rsid w:val="00A33E8B"/>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E01"/>
    <w:rsid w:val="00A4171B"/>
    <w:rsid w:val="00A417D2"/>
    <w:rsid w:val="00A41909"/>
    <w:rsid w:val="00A41E10"/>
    <w:rsid w:val="00A41FA4"/>
    <w:rsid w:val="00A4247A"/>
    <w:rsid w:val="00A4253F"/>
    <w:rsid w:val="00A42551"/>
    <w:rsid w:val="00A42A16"/>
    <w:rsid w:val="00A42BE9"/>
    <w:rsid w:val="00A43064"/>
    <w:rsid w:val="00A430E9"/>
    <w:rsid w:val="00A431CA"/>
    <w:rsid w:val="00A435B1"/>
    <w:rsid w:val="00A43765"/>
    <w:rsid w:val="00A439F1"/>
    <w:rsid w:val="00A43BBA"/>
    <w:rsid w:val="00A43D35"/>
    <w:rsid w:val="00A4412E"/>
    <w:rsid w:val="00A44480"/>
    <w:rsid w:val="00A445DF"/>
    <w:rsid w:val="00A448BB"/>
    <w:rsid w:val="00A44DB3"/>
    <w:rsid w:val="00A45165"/>
    <w:rsid w:val="00A4518D"/>
    <w:rsid w:val="00A453C7"/>
    <w:rsid w:val="00A4547A"/>
    <w:rsid w:val="00A454EB"/>
    <w:rsid w:val="00A45671"/>
    <w:rsid w:val="00A45736"/>
    <w:rsid w:val="00A45B9B"/>
    <w:rsid w:val="00A45BE2"/>
    <w:rsid w:val="00A45E20"/>
    <w:rsid w:val="00A46192"/>
    <w:rsid w:val="00A46203"/>
    <w:rsid w:val="00A4627A"/>
    <w:rsid w:val="00A4639E"/>
    <w:rsid w:val="00A466FC"/>
    <w:rsid w:val="00A467BA"/>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A8B"/>
    <w:rsid w:val="00A51C46"/>
    <w:rsid w:val="00A51E31"/>
    <w:rsid w:val="00A51E5C"/>
    <w:rsid w:val="00A5255F"/>
    <w:rsid w:val="00A525B9"/>
    <w:rsid w:val="00A5268C"/>
    <w:rsid w:val="00A5291A"/>
    <w:rsid w:val="00A52A0B"/>
    <w:rsid w:val="00A52FD9"/>
    <w:rsid w:val="00A530C8"/>
    <w:rsid w:val="00A531E0"/>
    <w:rsid w:val="00A5342A"/>
    <w:rsid w:val="00A535C4"/>
    <w:rsid w:val="00A537AD"/>
    <w:rsid w:val="00A53874"/>
    <w:rsid w:val="00A538DA"/>
    <w:rsid w:val="00A539D1"/>
    <w:rsid w:val="00A53A07"/>
    <w:rsid w:val="00A53B9D"/>
    <w:rsid w:val="00A53BC5"/>
    <w:rsid w:val="00A53BDC"/>
    <w:rsid w:val="00A53CB5"/>
    <w:rsid w:val="00A53DCF"/>
    <w:rsid w:val="00A53E89"/>
    <w:rsid w:val="00A54142"/>
    <w:rsid w:val="00A546DB"/>
    <w:rsid w:val="00A5490F"/>
    <w:rsid w:val="00A54A3B"/>
    <w:rsid w:val="00A55237"/>
    <w:rsid w:val="00A552CB"/>
    <w:rsid w:val="00A558A8"/>
    <w:rsid w:val="00A559C4"/>
    <w:rsid w:val="00A55B8B"/>
    <w:rsid w:val="00A55D1A"/>
    <w:rsid w:val="00A55D30"/>
    <w:rsid w:val="00A5613D"/>
    <w:rsid w:val="00A565D6"/>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B05"/>
    <w:rsid w:val="00A60EDB"/>
    <w:rsid w:val="00A61033"/>
    <w:rsid w:val="00A6112B"/>
    <w:rsid w:val="00A612D1"/>
    <w:rsid w:val="00A6147B"/>
    <w:rsid w:val="00A614A6"/>
    <w:rsid w:val="00A61D8A"/>
    <w:rsid w:val="00A61DBE"/>
    <w:rsid w:val="00A61DDD"/>
    <w:rsid w:val="00A62229"/>
    <w:rsid w:val="00A623B3"/>
    <w:rsid w:val="00A62659"/>
    <w:rsid w:val="00A62959"/>
    <w:rsid w:val="00A630DE"/>
    <w:rsid w:val="00A63BF6"/>
    <w:rsid w:val="00A63F0A"/>
    <w:rsid w:val="00A6407C"/>
    <w:rsid w:val="00A64159"/>
    <w:rsid w:val="00A641E4"/>
    <w:rsid w:val="00A6458B"/>
    <w:rsid w:val="00A64772"/>
    <w:rsid w:val="00A64A5F"/>
    <w:rsid w:val="00A64A6B"/>
    <w:rsid w:val="00A64A90"/>
    <w:rsid w:val="00A64AC9"/>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58D"/>
    <w:rsid w:val="00A676B5"/>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DD3"/>
    <w:rsid w:val="00A71EB0"/>
    <w:rsid w:val="00A7203C"/>
    <w:rsid w:val="00A7239F"/>
    <w:rsid w:val="00A723A9"/>
    <w:rsid w:val="00A7249D"/>
    <w:rsid w:val="00A724C5"/>
    <w:rsid w:val="00A72A33"/>
    <w:rsid w:val="00A72BE1"/>
    <w:rsid w:val="00A72CA1"/>
    <w:rsid w:val="00A72EC8"/>
    <w:rsid w:val="00A73042"/>
    <w:rsid w:val="00A73119"/>
    <w:rsid w:val="00A7346B"/>
    <w:rsid w:val="00A7382C"/>
    <w:rsid w:val="00A73ABB"/>
    <w:rsid w:val="00A73D0E"/>
    <w:rsid w:val="00A740CD"/>
    <w:rsid w:val="00A74410"/>
    <w:rsid w:val="00A749C0"/>
    <w:rsid w:val="00A74C2D"/>
    <w:rsid w:val="00A7526F"/>
    <w:rsid w:val="00A75314"/>
    <w:rsid w:val="00A75742"/>
    <w:rsid w:val="00A75B37"/>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6"/>
    <w:rsid w:val="00A830EA"/>
    <w:rsid w:val="00A83605"/>
    <w:rsid w:val="00A83632"/>
    <w:rsid w:val="00A836A6"/>
    <w:rsid w:val="00A83844"/>
    <w:rsid w:val="00A83B05"/>
    <w:rsid w:val="00A83C13"/>
    <w:rsid w:val="00A83DBE"/>
    <w:rsid w:val="00A84039"/>
    <w:rsid w:val="00A843CC"/>
    <w:rsid w:val="00A8444E"/>
    <w:rsid w:val="00A846D2"/>
    <w:rsid w:val="00A84903"/>
    <w:rsid w:val="00A84A8C"/>
    <w:rsid w:val="00A84DF2"/>
    <w:rsid w:val="00A85244"/>
    <w:rsid w:val="00A853DD"/>
    <w:rsid w:val="00A854EF"/>
    <w:rsid w:val="00A855AE"/>
    <w:rsid w:val="00A8561C"/>
    <w:rsid w:val="00A85B5C"/>
    <w:rsid w:val="00A85B93"/>
    <w:rsid w:val="00A85EA9"/>
    <w:rsid w:val="00A85EF0"/>
    <w:rsid w:val="00A85F59"/>
    <w:rsid w:val="00A86136"/>
    <w:rsid w:val="00A86586"/>
    <w:rsid w:val="00A86A82"/>
    <w:rsid w:val="00A86AB9"/>
    <w:rsid w:val="00A86ABF"/>
    <w:rsid w:val="00A86E21"/>
    <w:rsid w:val="00A870B5"/>
    <w:rsid w:val="00A8748B"/>
    <w:rsid w:val="00A874F8"/>
    <w:rsid w:val="00A87705"/>
    <w:rsid w:val="00A87B8F"/>
    <w:rsid w:val="00A87D1F"/>
    <w:rsid w:val="00A90025"/>
    <w:rsid w:val="00A90126"/>
    <w:rsid w:val="00A9036B"/>
    <w:rsid w:val="00A90510"/>
    <w:rsid w:val="00A906D4"/>
    <w:rsid w:val="00A90902"/>
    <w:rsid w:val="00A90B2D"/>
    <w:rsid w:val="00A90B50"/>
    <w:rsid w:val="00A90C07"/>
    <w:rsid w:val="00A9105C"/>
    <w:rsid w:val="00A91121"/>
    <w:rsid w:val="00A91294"/>
    <w:rsid w:val="00A915C4"/>
    <w:rsid w:val="00A9161E"/>
    <w:rsid w:val="00A918ED"/>
    <w:rsid w:val="00A91BD4"/>
    <w:rsid w:val="00A926A1"/>
    <w:rsid w:val="00A92954"/>
    <w:rsid w:val="00A92A27"/>
    <w:rsid w:val="00A92D8F"/>
    <w:rsid w:val="00A9324F"/>
    <w:rsid w:val="00A93408"/>
    <w:rsid w:val="00A9349C"/>
    <w:rsid w:val="00A938E6"/>
    <w:rsid w:val="00A93C61"/>
    <w:rsid w:val="00A940C6"/>
    <w:rsid w:val="00A94255"/>
    <w:rsid w:val="00A94515"/>
    <w:rsid w:val="00A94545"/>
    <w:rsid w:val="00A94646"/>
    <w:rsid w:val="00A94932"/>
    <w:rsid w:val="00A94B22"/>
    <w:rsid w:val="00A94EB2"/>
    <w:rsid w:val="00A950AC"/>
    <w:rsid w:val="00A95682"/>
    <w:rsid w:val="00A95937"/>
    <w:rsid w:val="00A95DE4"/>
    <w:rsid w:val="00A96574"/>
    <w:rsid w:val="00A96A80"/>
    <w:rsid w:val="00A97337"/>
    <w:rsid w:val="00A9789A"/>
    <w:rsid w:val="00A97B18"/>
    <w:rsid w:val="00A97C45"/>
    <w:rsid w:val="00A97DC5"/>
    <w:rsid w:val="00A97FF5"/>
    <w:rsid w:val="00AA0091"/>
    <w:rsid w:val="00AA02BA"/>
    <w:rsid w:val="00AA06BB"/>
    <w:rsid w:val="00AA09BE"/>
    <w:rsid w:val="00AA0AB7"/>
    <w:rsid w:val="00AA0AFC"/>
    <w:rsid w:val="00AA1299"/>
    <w:rsid w:val="00AA136D"/>
    <w:rsid w:val="00AA137E"/>
    <w:rsid w:val="00AA1440"/>
    <w:rsid w:val="00AA15EE"/>
    <w:rsid w:val="00AA1649"/>
    <w:rsid w:val="00AA191B"/>
    <w:rsid w:val="00AA19B5"/>
    <w:rsid w:val="00AA22F6"/>
    <w:rsid w:val="00AA23A7"/>
    <w:rsid w:val="00AA2654"/>
    <w:rsid w:val="00AA275D"/>
    <w:rsid w:val="00AA2A05"/>
    <w:rsid w:val="00AA3338"/>
    <w:rsid w:val="00AA33A6"/>
    <w:rsid w:val="00AA342E"/>
    <w:rsid w:val="00AA3625"/>
    <w:rsid w:val="00AA36B5"/>
    <w:rsid w:val="00AA3800"/>
    <w:rsid w:val="00AA383B"/>
    <w:rsid w:val="00AA3B2E"/>
    <w:rsid w:val="00AA4027"/>
    <w:rsid w:val="00AA4139"/>
    <w:rsid w:val="00AA41EE"/>
    <w:rsid w:val="00AA4357"/>
    <w:rsid w:val="00AA447E"/>
    <w:rsid w:val="00AA4621"/>
    <w:rsid w:val="00AA50E7"/>
    <w:rsid w:val="00AA57A4"/>
    <w:rsid w:val="00AA59B5"/>
    <w:rsid w:val="00AA5D80"/>
    <w:rsid w:val="00AA5EE4"/>
    <w:rsid w:val="00AA64DF"/>
    <w:rsid w:val="00AA665B"/>
    <w:rsid w:val="00AA686C"/>
    <w:rsid w:val="00AA68F7"/>
    <w:rsid w:val="00AA6A7D"/>
    <w:rsid w:val="00AA6F6E"/>
    <w:rsid w:val="00AA73D1"/>
    <w:rsid w:val="00AA7434"/>
    <w:rsid w:val="00AA74AE"/>
    <w:rsid w:val="00AA758B"/>
    <w:rsid w:val="00AA7709"/>
    <w:rsid w:val="00AA7819"/>
    <w:rsid w:val="00AA7A74"/>
    <w:rsid w:val="00AA7A81"/>
    <w:rsid w:val="00AA7E73"/>
    <w:rsid w:val="00AA7FA4"/>
    <w:rsid w:val="00AA7FEE"/>
    <w:rsid w:val="00AB013E"/>
    <w:rsid w:val="00AB0229"/>
    <w:rsid w:val="00AB03B1"/>
    <w:rsid w:val="00AB06AD"/>
    <w:rsid w:val="00AB0D8F"/>
    <w:rsid w:val="00AB0E52"/>
    <w:rsid w:val="00AB1320"/>
    <w:rsid w:val="00AB132D"/>
    <w:rsid w:val="00AB1368"/>
    <w:rsid w:val="00AB138A"/>
    <w:rsid w:val="00AB1584"/>
    <w:rsid w:val="00AB1A27"/>
    <w:rsid w:val="00AB1A72"/>
    <w:rsid w:val="00AB1D3F"/>
    <w:rsid w:val="00AB2074"/>
    <w:rsid w:val="00AB22AA"/>
    <w:rsid w:val="00AB2574"/>
    <w:rsid w:val="00AB2697"/>
    <w:rsid w:val="00AB2721"/>
    <w:rsid w:val="00AB2B5B"/>
    <w:rsid w:val="00AB2DEE"/>
    <w:rsid w:val="00AB2FE2"/>
    <w:rsid w:val="00AB318B"/>
    <w:rsid w:val="00AB3462"/>
    <w:rsid w:val="00AB40C2"/>
    <w:rsid w:val="00AB431D"/>
    <w:rsid w:val="00AB4325"/>
    <w:rsid w:val="00AB47A7"/>
    <w:rsid w:val="00AB4AE2"/>
    <w:rsid w:val="00AB4B95"/>
    <w:rsid w:val="00AB5094"/>
    <w:rsid w:val="00AB536A"/>
    <w:rsid w:val="00AB5576"/>
    <w:rsid w:val="00AB55D1"/>
    <w:rsid w:val="00AB57DB"/>
    <w:rsid w:val="00AB594E"/>
    <w:rsid w:val="00AB5B51"/>
    <w:rsid w:val="00AB5CCB"/>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215"/>
    <w:rsid w:val="00AC02C1"/>
    <w:rsid w:val="00AC064D"/>
    <w:rsid w:val="00AC06D8"/>
    <w:rsid w:val="00AC071A"/>
    <w:rsid w:val="00AC0865"/>
    <w:rsid w:val="00AC099F"/>
    <w:rsid w:val="00AC0A5F"/>
    <w:rsid w:val="00AC0AB6"/>
    <w:rsid w:val="00AC0BFD"/>
    <w:rsid w:val="00AC0C87"/>
    <w:rsid w:val="00AC0DB7"/>
    <w:rsid w:val="00AC0F95"/>
    <w:rsid w:val="00AC12D9"/>
    <w:rsid w:val="00AC147D"/>
    <w:rsid w:val="00AC1553"/>
    <w:rsid w:val="00AC1583"/>
    <w:rsid w:val="00AC17FE"/>
    <w:rsid w:val="00AC1B64"/>
    <w:rsid w:val="00AC1CB6"/>
    <w:rsid w:val="00AC2262"/>
    <w:rsid w:val="00AC2311"/>
    <w:rsid w:val="00AC2506"/>
    <w:rsid w:val="00AC2622"/>
    <w:rsid w:val="00AC2627"/>
    <w:rsid w:val="00AC2629"/>
    <w:rsid w:val="00AC2A66"/>
    <w:rsid w:val="00AC3043"/>
    <w:rsid w:val="00AC320E"/>
    <w:rsid w:val="00AC326C"/>
    <w:rsid w:val="00AC3320"/>
    <w:rsid w:val="00AC332E"/>
    <w:rsid w:val="00AC36FA"/>
    <w:rsid w:val="00AC3885"/>
    <w:rsid w:val="00AC3A25"/>
    <w:rsid w:val="00AC3D08"/>
    <w:rsid w:val="00AC3D34"/>
    <w:rsid w:val="00AC3F28"/>
    <w:rsid w:val="00AC410B"/>
    <w:rsid w:val="00AC4685"/>
    <w:rsid w:val="00AC46BB"/>
    <w:rsid w:val="00AC47F5"/>
    <w:rsid w:val="00AC485D"/>
    <w:rsid w:val="00AC4CD2"/>
    <w:rsid w:val="00AC4F54"/>
    <w:rsid w:val="00AC5257"/>
    <w:rsid w:val="00AC59EA"/>
    <w:rsid w:val="00AC5B64"/>
    <w:rsid w:val="00AC5B7C"/>
    <w:rsid w:val="00AC5E95"/>
    <w:rsid w:val="00AC5FC6"/>
    <w:rsid w:val="00AC6153"/>
    <w:rsid w:val="00AC64E1"/>
    <w:rsid w:val="00AC6A14"/>
    <w:rsid w:val="00AC6B83"/>
    <w:rsid w:val="00AC6C35"/>
    <w:rsid w:val="00AC6C63"/>
    <w:rsid w:val="00AC6ED8"/>
    <w:rsid w:val="00AC71B9"/>
    <w:rsid w:val="00AC726D"/>
    <w:rsid w:val="00AC733F"/>
    <w:rsid w:val="00AC7603"/>
    <w:rsid w:val="00AC7667"/>
    <w:rsid w:val="00AC779C"/>
    <w:rsid w:val="00AC7859"/>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3D8"/>
    <w:rsid w:val="00AD1612"/>
    <w:rsid w:val="00AD17C7"/>
    <w:rsid w:val="00AD18C1"/>
    <w:rsid w:val="00AD19FC"/>
    <w:rsid w:val="00AD1D07"/>
    <w:rsid w:val="00AD1DF0"/>
    <w:rsid w:val="00AD2080"/>
    <w:rsid w:val="00AD22F3"/>
    <w:rsid w:val="00AD240F"/>
    <w:rsid w:val="00AD2A81"/>
    <w:rsid w:val="00AD3093"/>
    <w:rsid w:val="00AD32C0"/>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9B4"/>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0A9"/>
    <w:rsid w:val="00AE2112"/>
    <w:rsid w:val="00AE249E"/>
    <w:rsid w:val="00AE2BA6"/>
    <w:rsid w:val="00AE2F67"/>
    <w:rsid w:val="00AE2F74"/>
    <w:rsid w:val="00AE2F7E"/>
    <w:rsid w:val="00AE3230"/>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C6F"/>
    <w:rsid w:val="00AE7D69"/>
    <w:rsid w:val="00AE7D88"/>
    <w:rsid w:val="00AF0000"/>
    <w:rsid w:val="00AF07D4"/>
    <w:rsid w:val="00AF08EB"/>
    <w:rsid w:val="00AF0F1B"/>
    <w:rsid w:val="00AF14DC"/>
    <w:rsid w:val="00AF1890"/>
    <w:rsid w:val="00AF1A43"/>
    <w:rsid w:val="00AF1D7A"/>
    <w:rsid w:val="00AF2095"/>
    <w:rsid w:val="00AF2210"/>
    <w:rsid w:val="00AF28FC"/>
    <w:rsid w:val="00AF2A14"/>
    <w:rsid w:val="00AF3233"/>
    <w:rsid w:val="00AF3494"/>
    <w:rsid w:val="00AF3F08"/>
    <w:rsid w:val="00AF4520"/>
    <w:rsid w:val="00AF47E0"/>
    <w:rsid w:val="00AF4976"/>
    <w:rsid w:val="00AF4B25"/>
    <w:rsid w:val="00AF4D76"/>
    <w:rsid w:val="00AF4D89"/>
    <w:rsid w:val="00AF4EA6"/>
    <w:rsid w:val="00AF4FEE"/>
    <w:rsid w:val="00AF51DD"/>
    <w:rsid w:val="00AF52E8"/>
    <w:rsid w:val="00AF5687"/>
    <w:rsid w:val="00AF56D5"/>
    <w:rsid w:val="00AF58BD"/>
    <w:rsid w:val="00AF5A3C"/>
    <w:rsid w:val="00AF6147"/>
    <w:rsid w:val="00AF614F"/>
    <w:rsid w:val="00AF620C"/>
    <w:rsid w:val="00AF6318"/>
    <w:rsid w:val="00AF6382"/>
    <w:rsid w:val="00AF6415"/>
    <w:rsid w:val="00AF685E"/>
    <w:rsid w:val="00AF6F5B"/>
    <w:rsid w:val="00AF7018"/>
    <w:rsid w:val="00AF70E2"/>
    <w:rsid w:val="00AF7142"/>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7D0"/>
    <w:rsid w:val="00B04B60"/>
    <w:rsid w:val="00B05B5C"/>
    <w:rsid w:val="00B05D27"/>
    <w:rsid w:val="00B05E73"/>
    <w:rsid w:val="00B05FBE"/>
    <w:rsid w:val="00B06028"/>
    <w:rsid w:val="00B060FD"/>
    <w:rsid w:val="00B061D9"/>
    <w:rsid w:val="00B067C1"/>
    <w:rsid w:val="00B06A7F"/>
    <w:rsid w:val="00B06C81"/>
    <w:rsid w:val="00B06D42"/>
    <w:rsid w:val="00B06EF8"/>
    <w:rsid w:val="00B07456"/>
    <w:rsid w:val="00B10990"/>
    <w:rsid w:val="00B109C2"/>
    <w:rsid w:val="00B10F35"/>
    <w:rsid w:val="00B1113F"/>
    <w:rsid w:val="00B11155"/>
    <w:rsid w:val="00B1148C"/>
    <w:rsid w:val="00B116E6"/>
    <w:rsid w:val="00B11752"/>
    <w:rsid w:val="00B11841"/>
    <w:rsid w:val="00B119AE"/>
    <w:rsid w:val="00B11BC3"/>
    <w:rsid w:val="00B11DE7"/>
    <w:rsid w:val="00B11E73"/>
    <w:rsid w:val="00B11F3B"/>
    <w:rsid w:val="00B12117"/>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E13"/>
    <w:rsid w:val="00B14FBA"/>
    <w:rsid w:val="00B1513F"/>
    <w:rsid w:val="00B153B0"/>
    <w:rsid w:val="00B15557"/>
    <w:rsid w:val="00B1573C"/>
    <w:rsid w:val="00B15909"/>
    <w:rsid w:val="00B15F4D"/>
    <w:rsid w:val="00B1600D"/>
    <w:rsid w:val="00B16246"/>
    <w:rsid w:val="00B16344"/>
    <w:rsid w:val="00B167B8"/>
    <w:rsid w:val="00B168B1"/>
    <w:rsid w:val="00B16A42"/>
    <w:rsid w:val="00B1702A"/>
    <w:rsid w:val="00B17042"/>
    <w:rsid w:val="00B1732F"/>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23A"/>
    <w:rsid w:val="00B2236C"/>
    <w:rsid w:val="00B22616"/>
    <w:rsid w:val="00B226AB"/>
    <w:rsid w:val="00B22E5E"/>
    <w:rsid w:val="00B2319A"/>
    <w:rsid w:val="00B23578"/>
    <w:rsid w:val="00B2377D"/>
    <w:rsid w:val="00B23B6D"/>
    <w:rsid w:val="00B2400E"/>
    <w:rsid w:val="00B24246"/>
    <w:rsid w:val="00B248C8"/>
    <w:rsid w:val="00B24B4E"/>
    <w:rsid w:val="00B24E06"/>
    <w:rsid w:val="00B25023"/>
    <w:rsid w:val="00B2508C"/>
    <w:rsid w:val="00B25092"/>
    <w:rsid w:val="00B252D8"/>
    <w:rsid w:val="00B25560"/>
    <w:rsid w:val="00B255E6"/>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49"/>
    <w:rsid w:val="00B30A9C"/>
    <w:rsid w:val="00B30B12"/>
    <w:rsid w:val="00B30C0F"/>
    <w:rsid w:val="00B30CF6"/>
    <w:rsid w:val="00B30EEC"/>
    <w:rsid w:val="00B31142"/>
    <w:rsid w:val="00B311F5"/>
    <w:rsid w:val="00B3158C"/>
    <w:rsid w:val="00B315E7"/>
    <w:rsid w:val="00B317C5"/>
    <w:rsid w:val="00B31C10"/>
    <w:rsid w:val="00B32066"/>
    <w:rsid w:val="00B32220"/>
    <w:rsid w:val="00B3228E"/>
    <w:rsid w:val="00B324D3"/>
    <w:rsid w:val="00B327B9"/>
    <w:rsid w:val="00B329CB"/>
    <w:rsid w:val="00B32A8D"/>
    <w:rsid w:val="00B32D31"/>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D8"/>
    <w:rsid w:val="00B358E1"/>
    <w:rsid w:val="00B35990"/>
    <w:rsid w:val="00B35A53"/>
    <w:rsid w:val="00B35CCC"/>
    <w:rsid w:val="00B368AD"/>
    <w:rsid w:val="00B368F1"/>
    <w:rsid w:val="00B369D4"/>
    <w:rsid w:val="00B36E3D"/>
    <w:rsid w:val="00B36FD9"/>
    <w:rsid w:val="00B371AA"/>
    <w:rsid w:val="00B37255"/>
    <w:rsid w:val="00B375D0"/>
    <w:rsid w:val="00B37A18"/>
    <w:rsid w:val="00B37A8F"/>
    <w:rsid w:val="00B37DB3"/>
    <w:rsid w:val="00B37F49"/>
    <w:rsid w:val="00B40043"/>
    <w:rsid w:val="00B4038D"/>
    <w:rsid w:val="00B40B85"/>
    <w:rsid w:val="00B411A9"/>
    <w:rsid w:val="00B41444"/>
    <w:rsid w:val="00B41462"/>
    <w:rsid w:val="00B41534"/>
    <w:rsid w:val="00B41A42"/>
    <w:rsid w:val="00B41CE3"/>
    <w:rsid w:val="00B42312"/>
    <w:rsid w:val="00B4235B"/>
    <w:rsid w:val="00B423DB"/>
    <w:rsid w:val="00B42793"/>
    <w:rsid w:val="00B42877"/>
    <w:rsid w:val="00B42980"/>
    <w:rsid w:val="00B42D8D"/>
    <w:rsid w:val="00B42DDE"/>
    <w:rsid w:val="00B42FCD"/>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95C"/>
    <w:rsid w:val="00B47B8B"/>
    <w:rsid w:val="00B47BA8"/>
    <w:rsid w:val="00B47DB8"/>
    <w:rsid w:val="00B47E60"/>
    <w:rsid w:val="00B47F30"/>
    <w:rsid w:val="00B47FAB"/>
    <w:rsid w:val="00B47FDF"/>
    <w:rsid w:val="00B5035B"/>
    <w:rsid w:val="00B5077D"/>
    <w:rsid w:val="00B50A33"/>
    <w:rsid w:val="00B50BA6"/>
    <w:rsid w:val="00B50DD9"/>
    <w:rsid w:val="00B50DE0"/>
    <w:rsid w:val="00B50E70"/>
    <w:rsid w:val="00B51429"/>
    <w:rsid w:val="00B515BE"/>
    <w:rsid w:val="00B51741"/>
    <w:rsid w:val="00B51BF3"/>
    <w:rsid w:val="00B51D75"/>
    <w:rsid w:val="00B520A6"/>
    <w:rsid w:val="00B52197"/>
    <w:rsid w:val="00B52498"/>
    <w:rsid w:val="00B52650"/>
    <w:rsid w:val="00B528BB"/>
    <w:rsid w:val="00B52BF5"/>
    <w:rsid w:val="00B52DDA"/>
    <w:rsid w:val="00B52EF3"/>
    <w:rsid w:val="00B538C3"/>
    <w:rsid w:val="00B538C5"/>
    <w:rsid w:val="00B539C7"/>
    <w:rsid w:val="00B53BC1"/>
    <w:rsid w:val="00B53E9A"/>
    <w:rsid w:val="00B544F8"/>
    <w:rsid w:val="00B54668"/>
    <w:rsid w:val="00B54B15"/>
    <w:rsid w:val="00B54B5C"/>
    <w:rsid w:val="00B54CD9"/>
    <w:rsid w:val="00B54D86"/>
    <w:rsid w:val="00B550F1"/>
    <w:rsid w:val="00B5529C"/>
    <w:rsid w:val="00B55771"/>
    <w:rsid w:val="00B559CA"/>
    <w:rsid w:val="00B56242"/>
    <w:rsid w:val="00B567B1"/>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6A"/>
    <w:rsid w:val="00B60697"/>
    <w:rsid w:val="00B606BD"/>
    <w:rsid w:val="00B60853"/>
    <w:rsid w:val="00B608A2"/>
    <w:rsid w:val="00B60FB4"/>
    <w:rsid w:val="00B61261"/>
    <w:rsid w:val="00B6177A"/>
    <w:rsid w:val="00B617FE"/>
    <w:rsid w:val="00B61B4E"/>
    <w:rsid w:val="00B61CF6"/>
    <w:rsid w:val="00B61D08"/>
    <w:rsid w:val="00B621BB"/>
    <w:rsid w:val="00B62201"/>
    <w:rsid w:val="00B62237"/>
    <w:rsid w:val="00B62680"/>
    <w:rsid w:val="00B62736"/>
    <w:rsid w:val="00B62BB3"/>
    <w:rsid w:val="00B62DC9"/>
    <w:rsid w:val="00B62E7E"/>
    <w:rsid w:val="00B62FC3"/>
    <w:rsid w:val="00B63337"/>
    <w:rsid w:val="00B637DB"/>
    <w:rsid w:val="00B64111"/>
    <w:rsid w:val="00B64201"/>
    <w:rsid w:val="00B643B5"/>
    <w:rsid w:val="00B64405"/>
    <w:rsid w:val="00B645CE"/>
    <w:rsid w:val="00B647B5"/>
    <w:rsid w:val="00B6486F"/>
    <w:rsid w:val="00B6498B"/>
    <w:rsid w:val="00B64BF5"/>
    <w:rsid w:val="00B6560E"/>
    <w:rsid w:val="00B65868"/>
    <w:rsid w:val="00B65C11"/>
    <w:rsid w:val="00B65C35"/>
    <w:rsid w:val="00B65D1B"/>
    <w:rsid w:val="00B65EEE"/>
    <w:rsid w:val="00B66127"/>
    <w:rsid w:val="00B662C6"/>
    <w:rsid w:val="00B663F9"/>
    <w:rsid w:val="00B669BE"/>
    <w:rsid w:val="00B66AAC"/>
    <w:rsid w:val="00B66AD9"/>
    <w:rsid w:val="00B66D8E"/>
    <w:rsid w:val="00B67A4D"/>
    <w:rsid w:val="00B67C1D"/>
    <w:rsid w:val="00B67DC2"/>
    <w:rsid w:val="00B67DFF"/>
    <w:rsid w:val="00B67E31"/>
    <w:rsid w:val="00B67F03"/>
    <w:rsid w:val="00B67F0C"/>
    <w:rsid w:val="00B70222"/>
    <w:rsid w:val="00B7043D"/>
    <w:rsid w:val="00B70616"/>
    <w:rsid w:val="00B7061E"/>
    <w:rsid w:val="00B70D36"/>
    <w:rsid w:val="00B710B8"/>
    <w:rsid w:val="00B71489"/>
    <w:rsid w:val="00B718AB"/>
    <w:rsid w:val="00B7212A"/>
    <w:rsid w:val="00B72264"/>
    <w:rsid w:val="00B7267A"/>
    <w:rsid w:val="00B72866"/>
    <w:rsid w:val="00B729E1"/>
    <w:rsid w:val="00B72AB1"/>
    <w:rsid w:val="00B72DDB"/>
    <w:rsid w:val="00B72FFC"/>
    <w:rsid w:val="00B730A7"/>
    <w:rsid w:val="00B732FC"/>
    <w:rsid w:val="00B73442"/>
    <w:rsid w:val="00B734EA"/>
    <w:rsid w:val="00B7365A"/>
    <w:rsid w:val="00B736C1"/>
    <w:rsid w:val="00B73B31"/>
    <w:rsid w:val="00B73B9B"/>
    <w:rsid w:val="00B73E37"/>
    <w:rsid w:val="00B743A6"/>
    <w:rsid w:val="00B745E6"/>
    <w:rsid w:val="00B7477A"/>
    <w:rsid w:val="00B74AB6"/>
    <w:rsid w:val="00B74EF2"/>
    <w:rsid w:val="00B75271"/>
    <w:rsid w:val="00B7530E"/>
    <w:rsid w:val="00B75A63"/>
    <w:rsid w:val="00B75C39"/>
    <w:rsid w:val="00B75E91"/>
    <w:rsid w:val="00B76151"/>
    <w:rsid w:val="00B76215"/>
    <w:rsid w:val="00B763B3"/>
    <w:rsid w:val="00B764E5"/>
    <w:rsid w:val="00B76653"/>
    <w:rsid w:val="00B76C68"/>
    <w:rsid w:val="00B76F58"/>
    <w:rsid w:val="00B77258"/>
    <w:rsid w:val="00B772CF"/>
    <w:rsid w:val="00B77324"/>
    <w:rsid w:val="00B77395"/>
    <w:rsid w:val="00B77469"/>
    <w:rsid w:val="00B77908"/>
    <w:rsid w:val="00B77947"/>
    <w:rsid w:val="00B77C09"/>
    <w:rsid w:val="00B77E7F"/>
    <w:rsid w:val="00B77F38"/>
    <w:rsid w:val="00B7E152"/>
    <w:rsid w:val="00B804DD"/>
    <w:rsid w:val="00B805B0"/>
    <w:rsid w:val="00B8060A"/>
    <w:rsid w:val="00B80672"/>
    <w:rsid w:val="00B807DC"/>
    <w:rsid w:val="00B809F8"/>
    <w:rsid w:val="00B80CE1"/>
    <w:rsid w:val="00B80D77"/>
    <w:rsid w:val="00B80F6E"/>
    <w:rsid w:val="00B811B3"/>
    <w:rsid w:val="00B8132A"/>
    <w:rsid w:val="00B816A6"/>
    <w:rsid w:val="00B81795"/>
    <w:rsid w:val="00B81B02"/>
    <w:rsid w:val="00B81E2F"/>
    <w:rsid w:val="00B82504"/>
    <w:rsid w:val="00B82613"/>
    <w:rsid w:val="00B82E91"/>
    <w:rsid w:val="00B82F85"/>
    <w:rsid w:val="00B832B8"/>
    <w:rsid w:val="00B83431"/>
    <w:rsid w:val="00B835B9"/>
    <w:rsid w:val="00B836F4"/>
    <w:rsid w:val="00B8380A"/>
    <w:rsid w:val="00B83A03"/>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D89"/>
    <w:rsid w:val="00B86FBB"/>
    <w:rsid w:val="00B870D1"/>
    <w:rsid w:val="00B871FE"/>
    <w:rsid w:val="00B87420"/>
    <w:rsid w:val="00B87519"/>
    <w:rsid w:val="00B8752A"/>
    <w:rsid w:val="00B87644"/>
    <w:rsid w:val="00B878DA"/>
    <w:rsid w:val="00B878F7"/>
    <w:rsid w:val="00B87B14"/>
    <w:rsid w:val="00B87DBB"/>
    <w:rsid w:val="00B908EB"/>
    <w:rsid w:val="00B90B95"/>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0C"/>
    <w:rsid w:val="00B945B0"/>
    <w:rsid w:val="00B9462D"/>
    <w:rsid w:val="00B947BD"/>
    <w:rsid w:val="00B94862"/>
    <w:rsid w:val="00B94BBD"/>
    <w:rsid w:val="00B94E0E"/>
    <w:rsid w:val="00B94F1E"/>
    <w:rsid w:val="00B952EB"/>
    <w:rsid w:val="00B953D1"/>
    <w:rsid w:val="00B95D85"/>
    <w:rsid w:val="00B95EBD"/>
    <w:rsid w:val="00B95EF4"/>
    <w:rsid w:val="00B96083"/>
    <w:rsid w:val="00B96B61"/>
    <w:rsid w:val="00B96D1A"/>
    <w:rsid w:val="00B97011"/>
    <w:rsid w:val="00B975F7"/>
    <w:rsid w:val="00B977F9"/>
    <w:rsid w:val="00B97875"/>
    <w:rsid w:val="00B979AF"/>
    <w:rsid w:val="00B97A55"/>
    <w:rsid w:val="00B97DAA"/>
    <w:rsid w:val="00B97F65"/>
    <w:rsid w:val="00B97F7A"/>
    <w:rsid w:val="00BA01E5"/>
    <w:rsid w:val="00BA022F"/>
    <w:rsid w:val="00BA057F"/>
    <w:rsid w:val="00BA0641"/>
    <w:rsid w:val="00BA0B2F"/>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C5"/>
    <w:rsid w:val="00BA4F15"/>
    <w:rsid w:val="00BA4FA6"/>
    <w:rsid w:val="00BA53D7"/>
    <w:rsid w:val="00BA5894"/>
    <w:rsid w:val="00BA5A7A"/>
    <w:rsid w:val="00BA5E72"/>
    <w:rsid w:val="00BA625B"/>
    <w:rsid w:val="00BA634B"/>
    <w:rsid w:val="00BA6A0F"/>
    <w:rsid w:val="00BA6A61"/>
    <w:rsid w:val="00BA6B6F"/>
    <w:rsid w:val="00BA6E21"/>
    <w:rsid w:val="00BA7050"/>
    <w:rsid w:val="00BA7517"/>
    <w:rsid w:val="00BA75BF"/>
    <w:rsid w:val="00BA7CE0"/>
    <w:rsid w:val="00BA7D5C"/>
    <w:rsid w:val="00BA7E29"/>
    <w:rsid w:val="00BA7E78"/>
    <w:rsid w:val="00BB0298"/>
    <w:rsid w:val="00BB03D2"/>
    <w:rsid w:val="00BB04E2"/>
    <w:rsid w:val="00BB0842"/>
    <w:rsid w:val="00BB0855"/>
    <w:rsid w:val="00BB0C05"/>
    <w:rsid w:val="00BB0C30"/>
    <w:rsid w:val="00BB0D59"/>
    <w:rsid w:val="00BB0FC7"/>
    <w:rsid w:val="00BB13E9"/>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E7"/>
    <w:rsid w:val="00BB3D50"/>
    <w:rsid w:val="00BB3DA1"/>
    <w:rsid w:val="00BB3E2B"/>
    <w:rsid w:val="00BB4331"/>
    <w:rsid w:val="00BB4564"/>
    <w:rsid w:val="00BB47FD"/>
    <w:rsid w:val="00BB4A66"/>
    <w:rsid w:val="00BB4B42"/>
    <w:rsid w:val="00BB4C0F"/>
    <w:rsid w:val="00BB4E68"/>
    <w:rsid w:val="00BB5204"/>
    <w:rsid w:val="00BB5298"/>
    <w:rsid w:val="00BB537C"/>
    <w:rsid w:val="00BB5543"/>
    <w:rsid w:val="00BB5955"/>
    <w:rsid w:val="00BB5CD0"/>
    <w:rsid w:val="00BB5DFE"/>
    <w:rsid w:val="00BB5E26"/>
    <w:rsid w:val="00BB6337"/>
    <w:rsid w:val="00BB6651"/>
    <w:rsid w:val="00BB689B"/>
    <w:rsid w:val="00BB6ACC"/>
    <w:rsid w:val="00BB6DFB"/>
    <w:rsid w:val="00BB6FD3"/>
    <w:rsid w:val="00BB74ED"/>
    <w:rsid w:val="00BB7500"/>
    <w:rsid w:val="00BB754C"/>
    <w:rsid w:val="00BB7B79"/>
    <w:rsid w:val="00BB7BBD"/>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E26"/>
    <w:rsid w:val="00BC2EBE"/>
    <w:rsid w:val="00BC2F61"/>
    <w:rsid w:val="00BC358C"/>
    <w:rsid w:val="00BC3858"/>
    <w:rsid w:val="00BC38B6"/>
    <w:rsid w:val="00BC3947"/>
    <w:rsid w:val="00BC3DE0"/>
    <w:rsid w:val="00BC3F74"/>
    <w:rsid w:val="00BC3FF4"/>
    <w:rsid w:val="00BC4055"/>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5BA"/>
    <w:rsid w:val="00BC7698"/>
    <w:rsid w:val="00BC76E8"/>
    <w:rsid w:val="00BC7769"/>
    <w:rsid w:val="00BC78B5"/>
    <w:rsid w:val="00BC7AB7"/>
    <w:rsid w:val="00BC7B5E"/>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41"/>
    <w:rsid w:val="00BD5F94"/>
    <w:rsid w:val="00BD5FD1"/>
    <w:rsid w:val="00BD62DB"/>
    <w:rsid w:val="00BD656A"/>
    <w:rsid w:val="00BD667C"/>
    <w:rsid w:val="00BD66CC"/>
    <w:rsid w:val="00BD670F"/>
    <w:rsid w:val="00BD6BD7"/>
    <w:rsid w:val="00BD6C1D"/>
    <w:rsid w:val="00BD6C3D"/>
    <w:rsid w:val="00BD6EE1"/>
    <w:rsid w:val="00BD7F57"/>
    <w:rsid w:val="00BD7FB8"/>
    <w:rsid w:val="00BE018F"/>
    <w:rsid w:val="00BE02A0"/>
    <w:rsid w:val="00BE02B4"/>
    <w:rsid w:val="00BE036A"/>
    <w:rsid w:val="00BE046F"/>
    <w:rsid w:val="00BE05B6"/>
    <w:rsid w:val="00BE05BE"/>
    <w:rsid w:val="00BE07AE"/>
    <w:rsid w:val="00BE0B97"/>
    <w:rsid w:val="00BE0C32"/>
    <w:rsid w:val="00BE102F"/>
    <w:rsid w:val="00BE1C1D"/>
    <w:rsid w:val="00BE1DB6"/>
    <w:rsid w:val="00BE1F1E"/>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C3D"/>
    <w:rsid w:val="00BE4E0E"/>
    <w:rsid w:val="00BE4F13"/>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534"/>
    <w:rsid w:val="00BE7611"/>
    <w:rsid w:val="00BE781A"/>
    <w:rsid w:val="00BE79B1"/>
    <w:rsid w:val="00BE79F6"/>
    <w:rsid w:val="00BE7A63"/>
    <w:rsid w:val="00BE7D01"/>
    <w:rsid w:val="00BE7D02"/>
    <w:rsid w:val="00BE7F69"/>
    <w:rsid w:val="00BF004B"/>
    <w:rsid w:val="00BF04D0"/>
    <w:rsid w:val="00BF06F2"/>
    <w:rsid w:val="00BF0784"/>
    <w:rsid w:val="00BF090F"/>
    <w:rsid w:val="00BF0963"/>
    <w:rsid w:val="00BF0C42"/>
    <w:rsid w:val="00BF105D"/>
    <w:rsid w:val="00BF108D"/>
    <w:rsid w:val="00BF10BC"/>
    <w:rsid w:val="00BF136A"/>
    <w:rsid w:val="00BF14AA"/>
    <w:rsid w:val="00BF1574"/>
    <w:rsid w:val="00BF162C"/>
    <w:rsid w:val="00BF195C"/>
    <w:rsid w:val="00BF1C0E"/>
    <w:rsid w:val="00BF1F33"/>
    <w:rsid w:val="00BF1F8A"/>
    <w:rsid w:val="00BF26F6"/>
    <w:rsid w:val="00BF29D8"/>
    <w:rsid w:val="00BF2D22"/>
    <w:rsid w:val="00BF356B"/>
    <w:rsid w:val="00BF36EC"/>
    <w:rsid w:val="00BF372B"/>
    <w:rsid w:val="00BF3B3B"/>
    <w:rsid w:val="00BF3BA0"/>
    <w:rsid w:val="00BF3C46"/>
    <w:rsid w:val="00BF3C4C"/>
    <w:rsid w:val="00BF3D72"/>
    <w:rsid w:val="00BF3F5F"/>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5"/>
    <w:rsid w:val="00BF6D4D"/>
    <w:rsid w:val="00BF7460"/>
    <w:rsid w:val="00BF7664"/>
    <w:rsid w:val="00BF7889"/>
    <w:rsid w:val="00BF793C"/>
    <w:rsid w:val="00BF794A"/>
    <w:rsid w:val="00C00048"/>
    <w:rsid w:val="00C0005F"/>
    <w:rsid w:val="00C0028B"/>
    <w:rsid w:val="00C0034B"/>
    <w:rsid w:val="00C007A3"/>
    <w:rsid w:val="00C007E2"/>
    <w:rsid w:val="00C009C4"/>
    <w:rsid w:val="00C00F6B"/>
    <w:rsid w:val="00C0107D"/>
    <w:rsid w:val="00C01601"/>
    <w:rsid w:val="00C01854"/>
    <w:rsid w:val="00C0196A"/>
    <w:rsid w:val="00C0198D"/>
    <w:rsid w:val="00C019B9"/>
    <w:rsid w:val="00C01A60"/>
    <w:rsid w:val="00C023A2"/>
    <w:rsid w:val="00C024FC"/>
    <w:rsid w:val="00C02741"/>
    <w:rsid w:val="00C0275C"/>
    <w:rsid w:val="00C02A4C"/>
    <w:rsid w:val="00C02AE7"/>
    <w:rsid w:val="00C02C37"/>
    <w:rsid w:val="00C03148"/>
    <w:rsid w:val="00C03773"/>
    <w:rsid w:val="00C03CAE"/>
    <w:rsid w:val="00C03CF4"/>
    <w:rsid w:val="00C03F2E"/>
    <w:rsid w:val="00C04170"/>
    <w:rsid w:val="00C041D2"/>
    <w:rsid w:val="00C049D0"/>
    <w:rsid w:val="00C04EBB"/>
    <w:rsid w:val="00C052AB"/>
    <w:rsid w:val="00C052B8"/>
    <w:rsid w:val="00C054BC"/>
    <w:rsid w:val="00C054FB"/>
    <w:rsid w:val="00C05C4B"/>
    <w:rsid w:val="00C05C75"/>
    <w:rsid w:val="00C05DCE"/>
    <w:rsid w:val="00C05E95"/>
    <w:rsid w:val="00C062A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0C7"/>
    <w:rsid w:val="00C1014C"/>
    <w:rsid w:val="00C10C2D"/>
    <w:rsid w:val="00C10CCE"/>
    <w:rsid w:val="00C10F0C"/>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650"/>
    <w:rsid w:val="00C15728"/>
    <w:rsid w:val="00C15EDB"/>
    <w:rsid w:val="00C16105"/>
    <w:rsid w:val="00C163AE"/>
    <w:rsid w:val="00C1640F"/>
    <w:rsid w:val="00C1675B"/>
    <w:rsid w:val="00C16761"/>
    <w:rsid w:val="00C16906"/>
    <w:rsid w:val="00C16C4F"/>
    <w:rsid w:val="00C1709D"/>
    <w:rsid w:val="00C170D9"/>
    <w:rsid w:val="00C1736B"/>
    <w:rsid w:val="00C17415"/>
    <w:rsid w:val="00C17633"/>
    <w:rsid w:val="00C176D5"/>
    <w:rsid w:val="00C1770D"/>
    <w:rsid w:val="00C1785C"/>
    <w:rsid w:val="00C17D82"/>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06F"/>
    <w:rsid w:val="00C22289"/>
    <w:rsid w:val="00C222C9"/>
    <w:rsid w:val="00C2255D"/>
    <w:rsid w:val="00C225BC"/>
    <w:rsid w:val="00C225E7"/>
    <w:rsid w:val="00C22776"/>
    <w:rsid w:val="00C22AB0"/>
    <w:rsid w:val="00C22B9D"/>
    <w:rsid w:val="00C233ED"/>
    <w:rsid w:val="00C237AB"/>
    <w:rsid w:val="00C2391C"/>
    <w:rsid w:val="00C2392F"/>
    <w:rsid w:val="00C23D87"/>
    <w:rsid w:val="00C24167"/>
    <w:rsid w:val="00C2447C"/>
    <w:rsid w:val="00C2477A"/>
    <w:rsid w:val="00C2477E"/>
    <w:rsid w:val="00C248C4"/>
    <w:rsid w:val="00C24B3D"/>
    <w:rsid w:val="00C24FCF"/>
    <w:rsid w:val="00C25681"/>
    <w:rsid w:val="00C256AE"/>
    <w:rsid w:val="00C25874"/>
    <w:rsid w:val="00C261D1"/>
    <w:rsid w:val="00C26CD4"/>
    <w:rsid w:val="00C26E2D"/>
    <w:rsid w:val="00C26E55"/>
    <w:rsid w:val="00C26FF2"/>
    <w:rsid w:val="00C271C5"/>
    <w:rsid w:val="00C27484"/>
    <w:rsid w:val="00C27512"/>
    <w:rsid w:val="00C2764E"/>
    <w:rsid w:val="00C2777E"/>
    <w:rsid w:val="00C27818"/>
    <w:rsid w:val="00C278F3"/>
    <w:rsid w:val="00C27BAA"/>
    <w:rsid w:val="00C27E80"/>
    <w:rsid w:val="00C27EB7"/>
    <w:rsid w:val="00C3032B"/>
    <w:rsid w:val="00C30444"/>
    <w:rsid w:val="00C30510"/>
    <w:rsid w:val="00C30818"/>
    <w:rsid w:val="00C30CC5"/>
    <w:rsid w:val="00C30D57"/>
    <w:rsid w:val="00C30F8E"/>
    <w:rsid w:val="00C3104D"/>
    <w:rsid w:val="00C31094"/>
    <w:rsid w:val="00C31178"/>
    <w:rsid w:val="00C31744"/>
    <w:rsid w:val="00C3187D"/>
    <w:rsid w:val="00C31A07"/>
    <w:rsid w:val="00C31FFE"/>
    <w:rsid w:val="00C3201C"/>
    <w:rsid w:val="00C3263B"/>
    <w:rsid w:val="00C32746"/>
    <w:rsid w:val="00C32CA6"/>
    <w:rsid w:val="00C32D99"/>
    <w:rsid w:val="00C33011"/>
    <w:rsid w:val="00C33086"/>
    <w:rsid w:val="00C33321"/>
    <w:rsid w:val="00C33476"/>
    <w:rsid w:val="00C33582"/>
    <w:rsid w:val="00C33BC7"/>
    <w:rsid w:val="00C33C01"/>
    <w:rsid w:val="00C33E58"/>
    <w:rsid w:val="00C33FDE"/>
    <w:rsid w:val="00C34028"/>
    <w:rsid w:val="00C34314"/>
    <w:rsid w:val="00C3441D"/>
    <w:rsid w:val="00C34684"/>
    <w:rsid w:val="00C348F4"/>
    <w:rsid w:val="00C349DC"/>
    <w:rsid w:val="00C355F1"/>
    <w:rsid w:val="00C35C47"/>
    <w:rsid w:val="00C35D3E"/>
    <w:rsid w:val="00C36102"/>
    <w:rsid w:val="00C36170"/>
    <w:rsid w:val="00C361DC"/>
    <w:rsid w:val="00C3621D"/>
    <w:rsid w:val="00C3661A"/>
    <w:rsid w:val="00C3677C"/>
    <w:rsid w:val="00C36840"/>
    <w:rsid w:val="00C368CF"/>
    <w:rsid w:val="00C37122"/>
    <w:rsid w:val="00C372ED"/>
    <w:rsid w:val="00C40252"/>
    <w:rsid w:val="00C403DB"/>
    <w:rsid w:val="00C407EA"/>
    <w:rsid w:val="00C40911"/>
    <w:rsid w:val="00C40B56"/>
    <w:rsid w:val="00C40B5B"/>
    <w:rsid w:val="00C40F64"/>
    <w:rsid w:val="00C4104C"/>
    <w:rsid w:val="00C4167D"/>
    <w:rsid w:val="00C41B52"/>
    <w:rsid w:val="00C41EA0"/>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9D"/>
    <w:rsid w:val="00C43FF0"/>
    <w:rsid w:val="00C44105"/>
    <w:rsid w:val="00C44317"/>
    <w:rsid w:val="00C4441A"/>
    <w:rsid w:val="00C4448D"/>
    <w:rsid w:val="00C44622"/>
    <w:rsid w:val="00C449DA"/>
    <w:rsid w:val="00C44B57"/>
    <w:rsid w:val="00C44BCD"/>
    <w:rsid w:val="00C44C90"/>
    <w:rsid w:val="00C44E3B"/>
    <w:rsid w:val="00C45189"/>
    <w:rsid w:val="00C452CD"/>
    <w:rsid w:val="00C4544B"/>
    <w:rsid w:val="00C4581B"/>
    <w:rsid w:val="00C45D41"/>
    <w:rsid w:val="00C45DD3"/>
    <w:rsid w:val="00C45F94"/>
    <w:rsid w:val="00C46125"/>
    <w:rsid w:val="00C4651C"/>
    <w:rsid w:val="00C466FA"/>
    <w:rsid w:val="00C46B81"/>
    <w:rsid w:val="00C46D51"/>
    <w:rsid w:val="00C46D6A"/>
    <w:rsid w:val="00C4732C"/>
    <w:rsid w:val="00C47466"/>
    <w:rsid w:val="00C475CF"/>
    <w:rsid w:val="00C4769D"/>
    <w:rsid w:val="00C4789A"/>
    <w:rsid w:val="00C47A11"/>
    <w:rsid w:val="00C47AD6"/>
    <w:rsid w:val="00C47B6A"/>
    <w:rsid w:val="00C47E0B"/>
    <w:rsid w:val="00C47F8D"/>
    <w:rsid w:val="00C47FCC"/>
    <w:rsid w:val="00C5031A"/>
    <w:rsid w:val="00C507C9"/>
    <w:rsid w:val="00C50A0D"/>
    <w:rsid w:val="00C50B71"/>
    <w:rsid w:val="00C50C57"/>
    <w:rsid w:val="00C50CE7"/>
    <w:rsid w:val="00C50DF6"/>
    <w:rsid w:val="00C50E2C"/>
    <w:rsid w:val="00C5117A"/>
    <w:rsid w:val="00C51234"/>
    <w:rsid w:val="00C5146F"/>
    <w:rsid w:val="00C51760"/>
    <w:rsid w:val="00C5176B"/>
    <w:rsid w:val="00C51BC6"/>
    <w:rsid w:val="00C51F77"/>
    <w:rsid w:val="00C52096"/>
    <w:rsid w:val="00C52105"/>
    <w:rsid w:val="00C522AE"/>
    <w:rsid w:val="00C5232E"/>
    <w:rsid w:val="00C52410"/>
    <w:rsid w:val="00C525A5"/>
    <w:rsid w:val="00C525B3"/>
    <w:rsid w:val="00C52AD1"/>
    <w:rsid w:val="00C52CF6"/>
    <w:rsid w:val="00C52F1C"/>
    <w:rsid w:val="00C5327A"/>
    <w:rsid w:val="00C5377D"/>
    <w:rsid w:val="00C53B17"/>
    <w:rsid w:val="00C53BDB"/>
    <w:rsid w:val="00C53BE7"/>
    <w:rsid w:val="00C53C42"/>
    <w:rsid w:val="00C53F21"/>
    <w:rsid w:val="00C541A5"/>
    <w:rsid w:val="00C543C4"/>
    <w:rsid w:val="00C544C9"/>
    <w:rsid w:val="00C5461E"/>
    <w:rsid w:val="00C54738"/>
    <w:rsid w:val="00C55204"/>
    <w:rsid w:val="00C5531A"/>
    <w:rsid w:val="00C5535A"/>
    <w:rsid w:val="00C55384"/>
    <w:rsid w:val="00C554F2"/>
    <w:rsid w:val="00C55732"/>
    <w:rsid w:val="00C55B9E"/>
    <w:rsid w:val="00C56148"/>
    <w:rsid w:val="00C56203"/>
    <w:rsid w:val="00C5648E"/>
    <w:rsid w:val="00C56685"/>
    <w:rsid w:val="00C56847"/>
    <w:rsid w:val="00C569F8"/>
    <w:rsid w:val="00C56BA1"/>
    <w:rsid w:val="00C56C6D"/>
    <w:rsid w:val="00C56F16"/>
    <w:rsid w:val="00C57322"/>
    <w:rsid w:val="00C57751"/>
    <w:rsid w:val="00C578C3"/>
    <w:rsid w:val="00C57CCC"/>
    <w:rsid w:val="00C57EDD"/>
    <w:rsid w:val="00C60097"/>
    <w:rsid w:val="00C60F23"/>
    <w:rsid w:val="00C613D1"/>
    <w:rsid w:val="00C613FF"/>
    <w:rsid w:val="00C6153C"/>
    <w:rsid w:val="00C6168C"/>
    <w:rsid w:val="00C61936"/>
    <w:rsid w:val="00C61957"/>
    <w:rsid w:val="00C61B12"/>
    <w:rsid w:val="00C61F1E"/>
    <w:rsid w:val="00C620A2"/>
    <w:rsid w:val="00C6225A"/>
    <w:rsid w:val="00C622C4"/>
    <w:rsid w:val="00C6256B"/>
    <w:rsid w:val="00C628F6"/>
    <w:rsid w:val="00C63375"/>
    <w:rsid w:val="00C636B0"/>
    <w:rsid w:val="00C639B8"/>
    <w:rsid w:val="00C63B22"/>
    <w:rsid w:val="00C63C38"/>
    <w:rsid w:val="00C63C9B"/>
    <w:rsid w:val="00C63D54"/>
    <w:rsid w:val="00C641E2"/>
    <w:rsid w:val="00C64243"/>
    <w:rsid w:val="00C64406"/>
    <w:rsid w:val="00C6468E"/>
    <w:rsid w:val="00C646B0"/>
    <w:rsid w:val="00C6480F"/>
    <w:rsid w:val="00C64AC5"/>
    <w:rsid w:val="00C64B7B"/>
    <w:rsid w:val="00C64C15"/>
    <w:rsid w:val="00C64CA3"/>
    <w:rsid w:val="00C64D32"/>
    <w:rsid w:val="00C64DC1"/>
    <w:rsid w:val="00C64FEB"/>
    <w:rsid w:val="00C65450"/>
    <w:rsid w:val="00C65733"/>
    <w:rsid w:val="00C6575E"/>
    <w:rsid w:val="00C659B1"/>
    <w:rsid w:val="00C65A43"/>
    <w:rsid w:val="00C65BD3"/>
    <w:rsid w:val="00C65BDB"/>
    <w:rsid w:val="00C65BF9"/>
    <w:rsid w:val="00C65D3A"/>
    <w:rsid w:val="00C65D75"/>
    <w:rsid w:val="00C6605D"/>
    <w:rsid w:val="00C661EA"/>
    <w:rsid w:val="00C6629D"/>
    <w:rsid w:val="00C66662"/>
    <w:rsid w:val="00C668D2"/>
    <w:rsid w:val="00C66C96"/>
    <w:rsid w:val="00C66D31"/>
    <w:rsid w:val="00C6716C"/>
    <w:rsid w:val="00C67303"/>
    <w:rsid w:val="00C678B6"/>
    <w:rsid w:val="00C67F27"/>
    <w:rsid w:val="00C70028"/>
    <w:rsid w:val="00C701B4"/>
    <w:rsid w:val="00C70307"/>
    <w:rsid w:val="00C70338"/>
    <w:rsid w:val="00C70400"/>
    <w:rsid w:val="00C70811"/>
    <w:rsid w:val="00C708B8"/>
    <w:rsid w:val="00C70A40"/>
    <w:rsid w:val="00C70CCC"/>
    <w:rsid w:val="00C7168C"/>
    <w:rsid w:val="00C7199C"/>
    <w:rsid w:val="00C71E51"/>
    <w:rsid w:val="00C71E8C"/>
    <w:rsid w:val="00C71FE3"/>
    <w:rsid w:val="00C72196"/>
    <w:rsid w:val="00C7233D"/>
    <w:rsid w:val="00C7238D"/>
    <w:rsid w:val="00C729E0"/>
    <w:rsid w:val="00C72B6C"/>
    <w:rsid w:val="00C72D2A"/>
    <w:rsid w:val="00C73255"/>
    <w:rsid w:val="00C73517"/>
    <w:rsid w:val="00C73571"/>
    <w:rsid w:val="00C7374C"/>
    <w:rsid w:val="00C737F4"/>
    <w:rsid w:val="00C73F9B"/>
    <w:rsid w:val="00C744C2"/>
    <w:rsid w:val="00C744C8"/>
    <w:rsid w:val="00C74542"/>
    <w:rsid w:val="00C74CA9"/>
    <w:rsid w:val="00C74CCD"/>
    <w:rsid w:val="00C74E21"/>
    <w:rsid w:val="00C7506C"/>
    <w:rsid w:val="00C7534C"/>
    <w:rsid w:val="00C753D1"/>
    <w:rsid w:val="00C75467"/>
    <w:rsid w:val="00C75555"/>
    <w:rsid w:val="00C756A1"/>
    <w:rsid w:val="00C75709"/>
    <w:rsid w:val="00C75957"/>
    <w:rsid w:val="00C75A8E"/>
    <w:rsid w:val="00C75AA6"/>
    <w:rsid w:val="00C75AF0"/>
    <w:rsid w:val="00C75B9E"/>
    <w:rsid w:val="00C75D24"/>
    <w:rsid w:val="00C75D45"/>
    <w:rsid w:val="00C75EA1"/>
    <w:rsid w:val="00C75EE0"/>
    <w:rsid w:val="00C76004"/>
    <w:rsid w:val="00C76148"/>
    <w:rsid w:val="00C76405"/>
    <w:rsid w:val="00C7648C"/>
    <w:rsid w:val="00C764C9"/>
    <w:rsid w:val="00C7658B"/>
    <w:rsid w:val="00C766C4"/>
    <w:rsid w:val="00C7683E"/>
    <w:rsid w:val="00C769E9"/>
    <w:rsid w:val="00C76A2C"/>
    <w:rsid w:val="00C76A5B"/>
    <w:rsid w:val="00C76B14"/>
    <w:rsid w:val="00C76D68"/>
    <w:rsid w:val="00C77185"/>
    <w:rsid w:val="00C77688"/>
    <w:rsid w:val="00C7778B"/>
    <w:rsid w:val="00C777A6"/>
    <w:rsid w:val="00C77812"/>
    <w:rsid w:val="00C77A51"/>
    <w:rsid w:val="00C801BE"/>
    <w:rsid w:val="00C802DF"/>
    <w:rsid w:val="00C8035A"/>
    <w:rsid w:val="00C80496"/>
    <w:rsid w:val="00C80568"/>
    <w:rsid w:val="00C8073A"/>
    <w:rsid w:val="00C80769"/>
    <w:rsid w:val="00C808D6"/>
    <w:rsid w:val="00C80928"/>
    <w:rsid w:val="00C80A31"/>
    <w:rsid w:val="00C80BF2"/>
    <w:rsid w:val="00C80CC6"/>
    <w:rsid w:val="00C80D63"/>
    <w:rsid w:val="00C80D81"/>
    <w:rsid w:val="00C80F93"/>
    <w:rsid w:val="00C8104F"/>
    <w:rsid w:val="00C813B0"/>
    <w:rsid w:val="00C81576"/>
    <w:rsid w:val="00C816A3"/>
    <w:rsid w:val="00C81BA7"/>
    <w:rsid w:val="00C81C2D"/>
    <w:rsid w:val="00C82220"/>
    <w:rsid w:val="00C822EF"/>
    <w:rsid w:val="00C82656"/>
    <w:rsid w:val="00C82691"/>
    <w:rsid w:val="00C826BB"/>
    <w:rsid w:val="00C82A66"/>
    <w:rsid w:val="00C82D33"/>
    <w:rsid w:val="00C82D51"/>
    <w:rsid w:val="00C82D6B"/>
    <w:rsid w:val="00C82EC3"/>
    <w:rsid w:val="00C83181"/>
    <w:rsid w:val="00C83376"/>
    <w:rsid w:val="00C83440"/>
    <w:rsid w:val="00C83595"/>
    <w:rsid w:val="00C83964"/>
    <w:rsid w:val="00C83A80"/>
    <w:rsid w:val="00C83AC3"/>
    <w:rsid w:val="00C83C34"/>
    <w:rsid w:val="00C83CE4"/>
    <w:rsid w:val="00C83D01"/>
    <w:rsid w:val="00C842B6"/>
    <w:rsid w:val="00C8439A"/>
    <w:rsid w:val="00C84622"/>
    <w:rsid w:val="00C848D7"/>
    <w:rsid w:val="00C84CD2"/>
    <w:rsid w:val="00C85154"/>
    <w:rsid w:val="00C85331"/>
    <w:rsid w:val="00C853B4"/>
    <w:rsid w:val="00C853F2"/>
    <w:rsid w:val="00C85519"/>
    <w:rsid w:val="00C857BE"/>
    <w:rsid w:val="00C857E0"/>
    <w:rsid w:val="00C858AE"/>
    <w:rsid w:val="00C85A17"/>
    <w:rsid w:val="00C8623C"/>
    <w:rsid w:val="00C86255"/>
    <w:rsid w:val="00C863A6"/>
    <w:rsid w:val="00C866F4"/>
    <w:rsid w:val="00C8695E"/>
    <w:rsid w:val="00C869C7"/>
    <w:rsid w:val="00C86CAB"/>
    <w:rsid w:val="00C8712C"/>
    <w:rsid w:val="00C87464"/>
    <w:rsid w:val="00C874D0"/>
    <w:rsid w:val="00C87AC4"/>
    <w:rsid w:val="00C87BFF"/>
    <w:rsid w:val="00C87C26"/>
    <w:rsid w:val="00C87CE5"/>
    <w:rsid w:val="00C90BA1"/>
    <w:rsid w:val="00C90D1F"/>
    <w:rsid w:val="00C910C0"/>
    <w:rsid w:val="00C910DD"/>
    <w:rsid w:val="00C911D5"/>
    <w:rsid w:val="00C9147C"/>
    <w:rsid w:val="00C915E0"/>
    <w:rsid w:val="00C916E8"/>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480"/>
    <w:rsid w:val="00C9477F"/>
    <w:rsid w:val="00C9499F"/>
    <w:rsid w:val="00C949CD"/>
    <w:rsid w:val="00C94BF2"/>
    <w:rsid w:val="00C94CE9"/>
    <w:rsid w:val="00C94DE5"/>
    <w:rsid w:val="00C950AF"/>
    <w:rsid w:val="00C953D6"/>
    <w:rsid w:val="00C957DB"/>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D2"/>
    <w:rsid w:val="00CA30F9"/>
    <w:rsid w:val="00CA31DA"/>
    <w:rsid w:val="00CA37F1"/>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FBF"/>
    <w:rsid w:val="00CA6193"/>
    <w:rsid w:val="00CA6227"/>
    <w:rsid w:val="00CA62B1"/>
    <w:rsid w:val="00CA6360"/>
    <w:rsid w:val="00CA65F0"/>
    <w:rsid w:val="00CA66A8"/>
    <w:rsid w:val="00CA6D12"/>
    <w:rsid w:val="00CA6EBC"/>
    <w:rsid w:val="00CA6F6A"/>
    <w:rsid w:val="00CA6F8D"/>
    <w:rsid w:val="00CA70EC"/>
    <w:rsid w:val="00CA7198"/>
    <w:rsid w:val="00CA74CA"/>
    <w:rsid w:val="00CA78E9"/>
    <w:rsid w:val="00CA7E2D"/>
    <w:rsid w:val="00CB02D2"/>
    <w:rsid w:val="00CB057D"/>
    <w:rsid w:val="00CB0756"/>
    <w:rsid w:val="00CB07DA"/>
    <w:rsid w:val="00CB09AB"/>
    <w:rsid w:val="00CB09DA"/>
    <w:rsid w:val="00CB0A40"/>
    <w:rsid w:val="00CB0A56"/>
    <w:rsid w:val="00CB0E54"/>
    <w:rsid w:val="00CB0EC6"/>
    <w:rsid w:val="00CB109F"/>
    <w:rsid w:val="00CB12DE"/>
    <w:rsid w:val="00CB141B"/>
    <w:rsid w:val="00CB1985"/>
    <w:rsid w:val="00CB1CB8"/>
    <w:rsid w:val="00CB1F9E"/>
    <w:rsid w:val="00CB22C8"/>
    <w:rsid w:val="00CB2539"/>
    <w:rsid w:val="00CB25BF"/>
    <w:rsid w:val="00CB26C1"/>
    <w:rsid w:val="00CB29C7"/>
    <w:rsid w:val="00CB2C21"/>
    <w:rsid w:val="00CB2C65"/>
    <w:rsid w:val="00CB2C92"/>
    <w:rsid w:val="00CB2D74"/>
    <w:rsid w:val="00CB2F3D"/>
    <w:rsid w:val="00CB3348"/>
    <w:rsid w:val="00CB38BA"/>
    <w:rsid w:val="00CB3B45"/>
    <w:rsid w:val="00CB3C06"/>
    <w:rsid w:val="00CB478D"/>
    <w:rsid w:val="00CB47F8"/>
    <w:rsid w:val="00CB4A7D"/>
    <w:rsid w:val="00CB4BEC"/>
    <w:rsid w:val="00CB4C1B"/>
    <w:rsid w:val="00CB4C64"/>
    <w:rsid w:val="00CB4FB2"/>
    <w:rsid w:val="00CB5799"/>
    <w:rsid w:val="00CB581D"/>
    <w:rsid w:val="00CB5A7D"/>
    <w:rsid w:val="00CB5BE6"/>
    <w:rsid w:val="00CB5C70"/>
    <w:rsid w:val="00CB61B0"/>
    <w:rsid w:val="00CB68A9"/>
    <w:rsid w:val="00CB690B"/>
    <w:rsid w:val="00CB6AE2"/>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1D"/>
    <w:rsid w:val="00CC1092"/>
    <w:rsid w:val="00CC1745"/>
    <w:rsid w:val="00CC1AA0"/>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D59"/>
    <w:rsid w:val="00CC3D74"/>
    <w:rsid w:val="00CC3E3B"/>
    <w:rsid w:val="00CC3F68"/>
    <w:rsid w:val="00CC4038"/>
    <w:rsid w:val="00CC444A"/>
    <w:rsid w:val="00CC4981"/>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5F9"/>
    <w:rsid w:val="00CC6632"/>
    <w:rsid w:val="00CC6872"/>
    <w:rsid w:val="00CC6AC2"/>
    <w:rsid w:val="00CC72E3"/>
    <w:rsid w:val="00CC76FD"/>
    <w:rsid w:val="00CC7DBA"/>
    <w:rsid w:val="00CD02C4"/>
    <w:rsid w:val="00CD0686"/>
    <w:rsid w:val="00CD083D"/>
    <w:rsid w:val="00CD0ACD"/>
    <w:rsid w:val="00CD1219"/>
    <w:rsid w:val="00CD152F"/>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6C"/>
    <w:rsid w:val="00CD3595"/>
    <w:rsid w:val="00CD3670"/>
    <w:rsid w:val="00CD36BE"/>
    <w:rsid w:val="00CD37EE"/>
    <w:rsid w:val="00CD39AB"/>
    <w:rsid w:val="00CD3B98"/>
    <w:rsid w:val="00CD3D8F"/>
    <w:rsid w:val="00CD440C"/>
    <w:rsid w:val="00CD4710"/>
    <w:rsid w:val="00CD47C1"/>
    <w:rsid w:val="00CD4AB0"/>
    <w:rsid w:val="00CD4B26"/>
    <w:rsid w:val="00CD4BFE"/>
    <w:rsid w:val="00CD4D3B"/>
    <w:rsid w:val="00CD4DEB"/>
    <w:rsid w:val="00CD4E01"/>
    <w:rsid w:val="00CD4ED4"/>
    <w:rsid w:val="00CD4FE8"/>
    <w:rsid w:val="00CD5345"/>
    <w:rsid w:val="00CD5483"/>
    <w:rsid w:val="00CD54A2"/>
    <w:rsid w:val="00CD54D4"/>
    <w:rsid w:val="00CD57C8"/>
    <w:rsid w:val="00CD5BC4"/>
    <w:rsid w:val="00CD5E06"/>
    <w:rsid w:val="00CD6682"/>
    <w:rsid w:val="00CD67A1"/>
    <w:rsid w:val="00CD6864"/>
    <w:rsid w:val="00CD6980"/>
    <w:rsid w:val="00CD6EF6"/>
    <w:rsid w:val="00CD7479"/>
    <w:rsid w:val="00CD790D"/>
    <w:rsid w:val="00CD7A74"/>
    <w:rsid w:val="00CD7D2E"/>
    <w:rsid w:val="00CE021E"/>
    <w:rsid w:val="00CE0742"/>
    <w:rsid w:val="00CE0B26"/>
    <w:rsid w:val="00CE10EF"/>
    <w:rsid w:val="00CE120E"/>
    <w:rsid w:val="00CE1312"/>
    <w:rsid w:val="00CE13B2"/>
    <w:rsid w:val="00CE171B"/>
    <w:rsid w:val="00CE1757"/>
    <w:rsid w:val="00CE175A"/>
    <w:rsid w:val="00CE17F0"/>
    <w:rsid w:val="00CE1962"/>
    <w:rsid w:val="00CE1FC8"/>
    <w:rsid w:val="00CE2BF6"/>
    <w:rsid w:val="00CE3194"/>
    <w:rsid w:val="00CE336F"/>
    <w:rsid w:val="00CE3646"/>
    <w:rsid w:val="00CE3BC9"/>
    <w:rsid w:val="00CE3C68"/>
    <w:rsid w:val="00CE3DA6"/>
    <w:rsid w:val="00CE3F9D"/>
    <w:rsid w:val="00CE3FC2"/>
    <w:rsid w:val="00CE4235"/>
    <w:rsid w:val="00CE42F7"/>
    <w:rsid w:val="00CE4482"/>
    <w:rsid w:val="00CE4483"/>
    <w:rsid w:val="00CE4843"/>
    <w:rsid w:val="00CE4948"/>
    <w:rsid w:val="00CE4B22"/>
    <w:rsid w:val="00CE4CED"/>
    <w:rsid w:val="00CE4D12"/>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B90"/>
    <w:rsid w:val="00CE6CFA"/>
    <w:rsid w:val="00CE6EA2"/>
    <w:rsid w:val="00CE7015"/>
    <w:rsid w:val="00CE7163"/>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704"/>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266"/>
    <w:rsid w:val="00CF5440"/>
    <w:rsid w:val="00CF5520"/>
    <w:rsid w:val="00CF55A5"/>
    <w:rsid w:val="00CF5982"/>
    <w:rsid w:val="00CF5A49"/>
    <w:rsid w:val="00CF5CB0"/>
    <w:rsid w:val="00CF5D28"/>
    <w:rsid w:val="00CF5D72"/>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C89"/>
    <w:rsid w:val="00CF7DF0"/>
    <w:rsid w:val="00CF7E9B"/>
    <w:rsid w:val="00CF7F0D"/>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397"/>
    <w:rsid w:val="00D0262B"/>
    <w:rsid w:val="00D02677"/>
    <w:rsid w:val="00D02906"/>
    <w:rsid w:val="00D02BBB"/>
    <w:rsid w:val="00D02C40"/>
    <w:rsid w:val="00D030EF"/>
    <w:rsid w:val="00D031FE"/>
    <w:rsid w:val="00D032E8"/>
    <w:rsid w:val="00D03307"/>
    <w:rsid w:val="00D03499"/>
    <w:rsid w:val="00D03598"/>
    <w:rsid w:val="00D03718"/>
    <w:rsid w:val="00D03777"/>
    <w:rsid w:val="00D03941"/>
    <w:rsid w:val="00D039D8"/>
    <w:rsid w:val="00D03A33"/>
    <w:rsid w:val="00D03A8A"/>
    <w:rsid w:val="00D03C60"/>
    <w:rsid w:val="00D04369"/>
    <w:rsid w:val="00D04576"/>
    <w:rsid w:val="00D04D46"/>
    <w:rsid w:val="00D04F13"/>
    <w:rsid w:val="00D04F4D"/>
    <w:rsid w:val="00D050B0"/>
    <w:rsid w:val="00D050BE"/>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929"/>
    <w:rsid w:val="00D07A76"/>
    <w:rsid w:val="00D07B98"/>
    <w:rsid w:val="00D07F0C"/>
    <w:rsid w:val="00D07FD0"/>
    <w:rsid w:val="00D10659"/>
    <w:rsid w:val="00D10D5D"/>
    <w:rsid w:val="00D11069"/>
    <w:rsid w:val="00D11104"/>
    <w:rsid w:val="00D11AC5"/>
    <w:rsid w:val="00D1206D"/>
    <w:rsid w:val="00D120C6"/>
    <w:rsid w:val="00D12359"/>
    <w:rsid w:val="00D12417"/>
    <w:rsid w:val="00D12600"/>
    <w:rsid w:val="00D12842"/>
    <w:rsid w:val="00D12A75"/>
    <w:rsid w:val="00D12B73"/>
    <w:rsid w:val="00D12BF6"/>
    <w:rsid w:val="00D13049"/>
    <w:rsid w:val="00D135B6"/>
    <w:rsid w:val="00D1362C"/>
    <w:rsid w:val="00D13ABA"/>
    <w:rsid w:val="00D13B10"/>
    <w:rsid w:val="00D13CAE"/>
    <w:rsid w:val="00D14252"/>
    <w:rsid w:val="00D1439A"/>
    <w:rsid w:val="00D14491"/>
    <w:rsid w:val="00D1455A"/>
    <w:rsid w:val="00D14701"/>
    <w:rsid w:val="00D1479C"/>
    <w:rsid w:val="00D14976"/>
    <w:rsid w:val="00D14CB1"/>
    <w:rsid w:val="00D14E8C"/>
    <w:rsid w:val="00D14FD8"/>
    <w:rsid w:val="00D151D3"/>
    <w:rsid w:val="00D154CB"/>
    <w:rsid w:val="00D1598B"/>
    <w:rsid w:val="00D15C2D"/>
    <w:rsid w:val="00D16BB5"/>
    <w:rsid w:val="00D16FCB"/>
    <w:rsid w:val="00D173F5"/>
    <w:rsid w:val="00D178A0"/>
    <w:rsid w:val="00D17CE2"/>
    <w:rsid w:val="00D17D2F"/>
    <w:rsid w:val="00D20710"/>
    <w:rsid w:val="00D20879"/>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31A"/>
    <w:rsid w:val="00D223B2"/>
    <w:rsid w:val="00D2244E"/>
    <w:rsid w:val="00D2251A"/>
    <w:rsid w:val="00D2260A"/>
    <w:rsid w:val="00D228D9"/>
    <w:rsid w:val="00D22B04"/>
    <w:rsid w:val="00D22C0A"/>
    <w:rsid w:val="00D22F53"/>
    <w:rsid w:val="00D23041"/>
    <w:rsid w:val="00D2327B"/>
    <w:rsid w:val="00D2338B"/>
    <w:rsid w:val="00D23391"/>
    <w:rsid w:val="00D234EC"/>
    <w:rsid w:val="00D235A8"/>
    <w:rsid w:val="00D235D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BB7"/>
    <w:rsid w:val="00D31C5D"/>
    <w:rsid w:val="00D31D64"/>
    <w:rsid w:val="00D31D67"/>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351"/>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84"/>
    <w:rsid w:val="00D4746F"/>
    <w:rsid w:val="00D474D4"/>
    <w:rsid w:val="00D4758C"/>
    <w:rsid w:val="00D476B4"/>
    <w:rsid w:val="00D478FC"/>
    <w:rsid w:val="00D47932"/>
    <w:rsid w:val="00D47A8D"/>
    <w:rsid w:val="00D47B7E"/>
    <w:rsid w:val="00D47C16"/>
    <w:rsid w:val="00D47C17"/>
    <w:rsid w:val="00D47DE9"/>
    <w:rsid w:val="00D47F09"/>
    <w:rsid w:val="00D47FEA"/>
    <w:rsid w:val="00D50248"/>
    <w:rsid w:val="00D50759"/>
    <w:rsid w:val="00D50C12"/>
    <w:rsid w:val="00D50C86"/>
    <w:rsid w:val="00D510C0"/>
    <w:rsid w:val="00D51223"/>
    <w:rsid w:val="00D51338"/>
    <w:rsid w:val="00D51366"/>
    <w:rsid w:val="00D51575"/>
    <w:rsid w:val="00D516E0"/>
    <w:rsid w:val="00D51749"/>
    <w:rsid w:val="00D51B86"/>
    <w:rsid w:val="00D51BC1"/>
    <w:rsid w:val="00D51CE1"/>
    <w:rsid w:val="00D51F03"/>
    <w:rsid w:val="00D5210E"/>
    <w:rsid w:val="00D52CFC"/>
    <w:rsid w:val="00D52D08"/>
    <w:rsid w:val="00D52F52"/>
    <w:rsid w:val="00D52FB9"/>
    <w:rsid w:val="00D53232"/>
    <w:rsid w:val="00D538D0"/>
    <w:rsid w:val="00D53A97"/>
    <w:rsid w:val="00D53AA0"/>
    <w:rsid w:val="00D53B2B"/>
    <w:rsid w:val="00D53B68"/>
    <w:rsid w:val="00D53BD9"/>
    <w:rsid w:val="00D541DB"/>
    <w:rsid w:val="00D54333"/>
    <w:rsid w:val="00D543AD"/>
    <w:rsid w:val="00D548C5"/>
    <w:rsid w:val="00D5490B"/>
    <w:rsid w:val="00D54A3A"/>
    <w:rsid w:val="00D54A6F"/>
    <w:rsid w:val="00D54AD5"/>
    <w:rsid w:val="00D54C22"/>
    <w:rsid w:val="00D54C79"/>
    <w:rsid w:val="00D54E4B"/>
    <w:rsid w:val="00D54E63"/>
    <w:rsid w:val="00D554B3"/>
    <w:rsid w:val="00D5556D"/>
    <w:rsid w:val="00D55609"/>
    <w:rsid w:val="00D55AE6"/>
    <w:rsid w:val="00D55D88"/>
    <w:rsid w:val="00D56148"/>
    <w:rsid w:val="00D5617F"/>
    <w:rsid w:val="00D56248"/>
    <w:rsid w:val="00D563AB"/>
    <w:rsid w:val="00D564E3"/>
    <w:rsid w:val="00D567C1"/>
    <w:rsid w:val="00D568C7"/>
    <w:rsid w:val="00D569D6"/>
    <w:rsid w:val="00D56AB8"/>
    <w:rsid w:val="00D56B43"/>
    <w:rsid w:val="00D56EE7"/>
    <w:rsid w:val="00D57021"/>
    <w:rsid w:val="00D573E2"/>
    <w:rsid w:val="00D575B1"/>
    <w:rsid w:val="00D57751"/>
    <w:rsid w:val="00D5790C"/>
    <w:rsid w:val="00D579BE"/>
    <w:rsid w:val="00D57B6D"/>
    <w:rsid w:val="00D6025B"/>
    <w:rsid w:val="00D602EF"/>
    <w:rsid w:val="00D60318"/>
    <w:rsid w:val="00D6061F"/>
    <w:rsid w:val="00D60694"/>
    <w:rsid w:val="00D607AA"/>
    <w:rsid w:val="00D608EA"/>
    <w:rsid w:val="00D60A75"/>
    <w:rsid w:val="00D60DC4"/>
    <w:rsid w:val="00D616BB"/>
    <w:rsid w:val="00D61915"/>
    <w:rsid w:val="00D6196C"/>
    <w:rsid w:val="00D61C14"/>
    <w:rsid w:val="00D61C8A"/>
    <w:rsid w:val="00D61CDE"/>
    <w:rsid w:val="00D61D77"/>
    <w:rsid w:val="00D61E61"/>
    <w:rsid w:val="00D61EA1"/>
    <w:rsid w:val="00D620D0"/>
    <w:rsid w:val="00D622A2"/>
    <w:rsid w:val="00D622A7"/>
    <w:rsid w:val="00D62439"/>
    <w:rsid w:val="00D62582"/>
    <w:rsid w:val="00D62D0A"/>
    <w:rsid w:val="00D62E3C"/>
    <w:rsid w:val="00D63597"/>
    <w:rsid w:val="00D63A22"/>
    <w:rsid w:val="00D63B1A"/>
    <w:rsid w:val="00D63B61"/>
    <w:rsid w:val="00D63C6C"/>
    <w:rsid w:val="00D63E66"/>
    <w:rsid w:val="00D63F81"/>
    <w:rsid w:val="00D6443E"/>
    <w:rsid w:val="00D64472"/>
    <w:rsid w:val="00D646C0"/>
    <w:rsid w:val="00D64701"/>
    <w:rsid w:val="00D64B22"/>
    <w:rsid w:val="00D64EDA"/>
    <w:rsid w:val="00D653DA"/>
    <w:rsid w:val="00D65876"/>
    <w:rsid w:val="00D65B35"/>
    <w:rsid w:val="00D65C98"/>
    <w:rsid w:val="00D666D0"/>
    <w:rsid w:val="00D6712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7A5"/>
    <w:rsid w:val="00D7181F"/>
    <w:rsid w:val="00D718F8"/>
    <w:rsid w:val="00D71D0C"/>
    <w:rsid w:val="00D72111"/>
    <w:rsid w:val="00D7222E"/>
    <w:rsid w:val="00D72338"/>
    <w:rsid w:val="00D723CD"/>
    <w:rsid w:val="00D72494"/>
    <w:rsid w:val="00D72687"/>
    <w:rsid w:val="00D7286F"/>
    <w:rsid w:val="00D72B05"/>
    <w:rsid w:val="00D72B42"/>
    <w:rsid w:val="00D72C1F"/>
    <w:rsid w:val="00D72D2E"/>
    <w:rsid w:val="00D732DF"/>
    <w:rsid w:val="00D73676"/>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BDD"/>
    <w:rsid w:val="00D74D2E"/>
    <w:rsid w:val="00D75144"/>
    <w:rsid w:val="00D7523F"/>
    <w:rsid w:val="00D752BF"/>
    <w:rsid w:val="00D753E2"/>
    <w:rsid w:val="00D755AF"/>
    <w:rsid w:val="00D75750"/>
    <w:rsid w:val="00D75793"/>
    <w:rsid w:val="00D758A7"/>
    <w:rsid w:val="00D75C14"/>
    <w:rsid w:val="00D76109"/>
    <w:rsid w:val="00D7619D"/>
    <w:rsid w:val="00D76220"/>
    <w:rsid w:val="00D764D3"/>
    <w:rsid w:val="00D766CE"/>
    <w:rsid w:val="00D769EF"/>
    <w:rsid w:val="00D76AFC"/>
    <w:rsid w:val="00D76B68"/>
    <w:rsid w:val="00D76F3B"/>
    <w:rsid w:val="00D77590"/>
    <w:rsid w:val="00D77A81"/>
    <w:rsid w:val="00D77C9A"/>
    <w:rsid w:val="00D77EDD"/>
    <w:rsid w:val="00D77F62"/>
    <w:rsid w:val="00D80137"/>
    <w:rsid w:val="00D8017B"/>
    <w:rsid w:val="00D80274"/>
    <w:rsid w:val="00D8028B"/>
    <w:rsid w:val="00D80412"/>
    <w:rsid w:val="00D807A5"/>
    <w:rsid w:val="00D808E6"/>
    <w:rsid w:val="00D80925"/>
    <w:rsid w:val="00D80DBF"/>
    <w:rsid w:val="00D80F82"/>
    <w:rsid w:val="00D81302"/>
    <w:rsid w:val="00D81367"/>
    <w:rsid w:val="00D8169F"/>
    <w:rsid w:val="00D817AF"/>
    <w:rsid w:val="00D819C4"/>
    <w:rsid w:val="00D819D5"/>
    <w:rsid w:val="00D81A38"/>
    <w:rsid w:val="00D81CFC"/>
    <w:rsid w:val="00D81F41"/>
    <w:rsid w:val="00D8216D"/>
    <w:rsid w:val="00D821C5"/>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3D5"/>
    <w:rsid w:val="00D85460"/>
    <w:rsid w:val="00D855FE"/>
    <w:rsid w:val="00D85843"/>
    <w:rsid w:val="00D85866"/>
    <w:rsid w:val="00D85A7F"/>
    <w:rsid w:val="00D85B95"/>
    <w:rsid w:val="00D85C85"/>
    <w:rsid w:val="00D85FD2"/>
    <w:rsid w:val="00D86196"/>
    <w:rsid w:val="00D861F1"/>
    <w:rsid w:val="00D86254"/>
    <w:rsid w:val="00D8628D"/>
    <w:rsid w:val="00D86772"/>
    <w:rsid w:val="00D869B9"/>
    <w:rsid w:val="00D86B79"/>
    <w:rsid w:val="00D86B9D"/>
    <w:rsid w:val="00D86ED8"/>
    <w:rsid w:val="00D86F68"/>
    <w:rsid w:val="00D8718A"/>
    <w:rsid w:val="00D871A8"/>
    <w:rsid w:val="00D8727F"/>
    <w:rsid w:val="00D87304"/>
    <w:rsid w:val="00D874DF"/>
    <w:rsid w:val="00D87524"/>
    <w:rsid w:val="00D876EC"/>
    <w:rsid w:val="00D8790F"/>
    <w:rsid w:val="00D87B1F"/>
    <w:rsid w:val="00D87B29"/>
    <w:rsid w:val="00D87BFF"/>
    <w:rsid w:val="00D87D91"/>
    <w:rsid w:val="00D90041"/>
    <w:rsid w:val="00D9095A"/>
    <w:rsid w:val="00D90A46"/>
    <w:rsid w:val="00D90AF3"/>
    <w:rsid w:val="00D90C7E"/>
    <w:rsid w:val="00D90CA7"/>
    <w:rsid w:val="00D90F39"/>
    <w:rsid w:val="00D90FE5"/>
    <w:rsid w:val="00D91EAE"/>
    <w:rsid w:val="00D91F3C"/>
    <w:rsid w:val="00D91F42"/>
    <w:rsid w:val="00D925F6"/>
    <w:rsid w:val="00D92919"/>
    <w:rsid w:val="00D92B68"/>
    <w:rsid w:val="00D92DA6"/>
    <w:rsid w:val="00D92E3D"/>
    <w:rsid w:val="00D92F13"/>
    <w:rsid w:val="00D93215"/>
    <w:rsid w:val="00D9344A"/>
    <w:rsid w:val="00D935E4"/>
    <w:rsid w:val="00D93716"/>
    <w:rsid w:val="00D93A7B"/>
    <w:rsid w:val="00D93CF1"/>
    <w:rsid w:val="00D93F13"/>
    <w:rsid w:val="00D940E6"/>
    <w:rsid w:val="00D9415C"/>
    <w:rsid w:val="00D9415F"/>
    <w:rsid w:val="00D94561"/>
    <w:rsid w:val="00D947DD"/>
    <w:rsid w:val="00D94A4E"/>
    <w:rsid w:val="00D94F3A"/>
    <w:rsid w:val="00D94F4C"/>
    <w:rsid w:val="00D9506C"/>
    <w:rsid w:val="00D950D0"/>
    <w:rsid w:val="00D95280"/>
    <w:rsid w:val="00D952C1"/>
    <w:rsid w:val="00D952F5"/>
    <w:rsid w:val="00D957DB"/>
    <w:rsid w:val="00D957EC"/>
    <w:rsid w:val="00D95843"/>
    <w:rsid w:val="00D95AC1"/>
    <w:rsid w:val="00D95CAC"/>
    <w:rsid w:val="00D96104"/>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DF"/>
    <w:rsid w:val="00DA0683"/>
    <w:rsid w:val="00DA07EE"/>
    <w:rsid w:val="00DA0A54"/>
    <w:rsid w:val="00DA0CBA"/>
    <w:rsid w:val="00DA0E18"/>
    <w:rsid w:val="00DA1017"/>
    <w:rsid w:val="00DA11F8"/>
    <w:rsid w:val="00DA123D"/>
    <w:rsid w:val="00DA1273"/>
    <w:rsid w:val="00DA153E"/>
    <w:rsid w:val="00DA1587"/>
    <w:rsid w:val="00DA19EF"/>
    <w:rsid w:val="00DA1DA1"/>
    <w:rsid w:val="00DA2319"/>
    <w:rsid w:val="00DA2642"/>
    <w:rsid w:val="00DA2862"/>
    <w:rsid w:val="00DA2898"/>
    <w:rsid w:val="00DA2C21"/>
    <w:rsid w:val="00DA2EAC"/>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637A"/>
    <w:rsid w:val="00DA6405"/>
    <w:rsid w:val="00DA642B"/>
    <w:rsid w:val="00DA676F"/>
    <w:rsid w:val="00DA6FA3"/>
    <w:rsid w:val="00DA725D"/>
    <w:rsid w:val="00DA758F"/>
    <w:rsid w:val="00DA7602"/>
    <w:rsid w:val="00DA76DB"/>
    <w:rsid w:val="00DA7714"/>
    <w:rsid w:val="00DA77BF"/>
    <w:rsid w:val="00DA77D7"/>
    <w:rsid w:val="00DA7A58"/>
    <w:rsid w:val="00DA7A95"/>
    <w:rsid w:val="00DA7B1A"/>
    <w:rsid w:val="00DA7DE4"/>
    <w:rsid w:val="00DB01D9"/>
    <w:rsid w:val="00DB0761"/>
    <w:rsid w:val="00DB087B"/>
    <w:rsid w:val="00DB08C6"/>
    <w:rsid w:val="00DB094E"/>
    <w:rsid w:val="00DB0CD6"/>
    <w:rsid w:val="00DB0E20"/>
    <w:rsid w:val="00DB0F67"/>
    <w:rsid w:val="00DB1062"/>
    <w:rsid w:val="00DB146C"/>
    <w:rsid w:val="00DB16F9"/>
    <w:rsid w:val="00DB1971"/>
    <w:rsid w:val="00DB1FE0"/>
    <w:rsid w:val="00DB233F"/>
    <w:rsid w:val="00DB2416"/>
    <w:rsid w:val="00DB26C8"/>
    <w:rsid w:val="00DB2744"/>
    <w:rsid w:val="00DB2B9B"/>
    <w:rsid w:val="00DB2DE7"/>
    <w:rsid w:val="00DB33F2"/>
    <w:rsid w:val="00DB3440"/>
    <w:rsid w:val="00DB351A"/>
    <w:rsid w:val="00DB35BD"/>
    <w:rsid w:val="00DB3915"/>
    <w:rsid w:val="00DB3A47"/>
    <w:rsid w:val="00DB3FC7"/>
    <w:rsid w:val="00DB40C8"/>
    <w:rsid w:val="00DB444C"/>
    <w:rsid w:val="00DB449C"/>
    <w:rsid w:val="00DB47E8"/>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3CD"/>
    <w:rsid w:val="00DB7A38"/>
    <w:rsid w:val="00DB7A4A"/>
    <w:rsid w:val="00DB7F83"/>
    <w:rsid w:val="00DC04D3"/>
    <w:rsid w:val="00DC08DD"/>
    <w:rsid w:val="00DC0A03"/>
    <w:rsid w:val="00DC0CBA"/>
    <w:rsid w:val="00DC0EC3"/>
    <w:rsid w:val="00DC0FE6"/>
    <w:rsid w:val="00DC1164"/>
    <w:rsid w:val="00DC1328"/>
    <w:rsid w:val="00DC16B3"/>
    <w:rsid w:val="00DC18CE"/>
    <w:rsid w:val="00DC19AE"/>
    <w:rsid w:val="00DC1A3B"/>
    <w:rsid w:val="00DC1A78"/>
    <w:rsid w:val="00DC1ADE"/>
    <w:rsid w:val="00DC1E86"/>
    <w:rsid w:val="00DC222C"/>
    <w:rsid w:val="00DC23E0"/>
    <w:rsid w:val="00DC248C"/>
    <w:rsid w:val="00DC27DF"/>
    <w:rsid w:val="00DC2A83"/>
    <w:rsid w:val="00DC2B3F"/>
    <w:rsid w:val="00DC2B49"/>
    <w:rsid w:val="00DC2BDD"/>
    <w:rsid w:val="00DC2FF2"/>
    <w:rsid w:val="00DC31F6"/>
    <w:rsid w:val="00DC3455"/>
    <w:rsid w:val="00DC368C"/>
    <w:rsid w:val="00DC38E0"/>
    <w:rsid w:val="00DC397B"/>
    <w:rsid w:val="00DC3A98"/>
    <w:rsid w:val="00DC3FA6"/>
    <w:rsid w:val="00DC4261"/>
    <w:rsid w:val="00DC46E0"/>
    <w:rsid w:val="00DC47A9"/>
    <w:rsid w:val="00DC4B2C"/>
    <w:rsid w:val="00DC4FB4"/>
    <w:rsid w:val="00DC520E"/>
    <w:rsid w:val="00DC54A1"/>
    <w:rsid w:val="00DC56A3"/>
    <w:rsid w:val="00DC5A52"/>
    <w:rsid w:val="00DC5C03"/>
    <w:rsid w:val="00DC5C15"/>
    <w:rsid w:val="00DC5C9C"/>
    <w:rsid w:val="00DC5DA5"/>
    <w:rsid w:val="00DC62F6"/>
    <w:rsid w:val="00DC62F8"/>
    <w:rsid w:val="00DC63D3"/>
    <w:rsid w:val="00DC696F"/>
    <w:rsid w:val="00DC6A22"/>
    <w:rsid w:val="00DC6A5A"/>
    <w:rsid w:val="00DC6B04"/>
    <w:rsid w:val="00DC6B50"/>
    <w:rsid w:val="00DC6DD0"/>
    <w:rsid w:val="00DC7011"/>
    <w:rsid w:val="00DC70C2"/>
    <w:rsid w:val="00DC71DC"/>
    <w:rsid w:val="00DC7C02"/>
    <w:rsid w:val="00DC7C73"/>
    <w:rsid w:val="00DC7C91"/>
    <w:rsid w:val="00DC7E54"/>
    <w:rsid w:val="00DC7F42"/>
    <w:rsid w:val="00DD01E5"/>
    <w:rsid w:val="00DD02EC"/>
    <w:rsid w:val="00DD02F8"/>
    <w:rsid w:val="00DD0416"/>
    <w:rsid w:val="00DD04E4"/>
    <w:rsid w:val="00DD0A3A"/>
    <w:rsid w:val="00DD0B40"/>
    <w:rsid w:val="00DD0B6E"/>
    <w:rsid w:val="00DD0CD6"/>
    <w:rsid w:val="00DD1321"/>
    <w:rsid w:val="00DD1A9D"/>
    <w:rsid w:val="00DD1C29"/>
    <w:rsid w:val="00DD1C7B"/>
    <w:rsid w:val="00DD208B"/>
    <w:rsid w:val="00DD2219"/>
    <w:rsid w:val="00DD229E"/>
    <w:rsid w:val="00DD246B"/>
    <w:rsid w:val="00DD2B36"/>
    <w:rsid w:val="00DD2C53"/>
    <w:rsid w:val="00DD2C67"/>
    <w:rsid w:val="00DD2CB8"/>
    <w:rsid w:val="00DD2E17"/>
    <w:rsid w:val="00DD2FF4"/>
    <w:rsid w:val="00DD3184"/>
    <w:rsid w:val="00DD34E4"/>
    <w:rsid w:val="00DD3717"/>
    <w:rsid w:val="00DD3A74"/>
    <w:rsid w:val="00DD3A85"/>
    <w:rsid w:val="00DD3AB0"/>
    <w:rsid w:val="00DD3C41"/>
    <w:rsid w:val="00DD3E8A"/>
    <w:rsid w:val="00DD3E98"/>
    <w:rsid w:val="00DD3EE3"/>
    <w:rsid w:val="00DD4016"/>
    <w:rsid w:val="00DD42DE"/>
    <w:rsid w:val="00DD432D"/>
    <w:rsid w:val="00DD4645"/>
    <w:rsid w:val="00DD47E0"/>
    <w:rsid w:val="00DD49EA"/>
    <w:rsid w:val="00DD4A34"/>
    <w:rsid w:val="00DD4BEB"/>
    <w:rsid w:val="00DD5034"/>
    <w:rsid w:val="00DD5042"/>
    <w:rsid w:val="00DD507E"/>
    <w:rsid w:val="00DD546B"/>
    <w:rsid w:val="00DD55E0"/>
    <w:rsid w:val="00DD572D"/>
    <w:rsid w:val="00DD58AE"/>
    <w:rsid w:val="00DD5A71"/>
    <w:rsid w:val="00DD5BF0"/>
    <w:rsid w:val="00DD5F73"/>
    <w:rsid w:val="00DD603D"/>
    <w:rsid w:val="00DD610C"/>
    <w:rsid w:val="00DD61E9"/>
    <w:rsid w:val="00DD62A3"/>
    <w:rsid w:val="00DD6863"/>
    <w:rsid w:val="00DD6C11"/>
    <w:rsid w:val="00DD6C6D"/>
    <w:rsid w:val="00DD703A"/>
    <w:rsid w:val="00DD7045"/>
    <w:rsid w:val="00DD70BA"/>
    <w:rsid w:val="00DD75DD"/>
    <w:rsid w:val="00DD78CA"/>
    <w:rsid w:val="00DD7D33"/>
    <w:rsid w:val="00DD7E3B"/>
    <w:rsid w:val="00DD7FE6"/>
    <w:rsid w:val="00DE05A9"/>
    <w:rsid w:val="00DE0C19"/>
    <w:rsid w:val="00DE0D40"/>
    <w:rsid w:val="00DE0F90"/>
    <w:rsid w:val="00DE0FF9"/>
    <w:rsid w:val="00DE1317"/>
    <w:rsid w:val="00DE1358"/>
    <w:rsid w:val="00DE16C2"/>
    <w:rsid w:val="00DE16E8"/>
    <w:rsid w:val="00DE1835"/>
    <w:rsid w:val="00DE186A"/>
    <w:rsid w:val="00DE1ADB"/>
    <w:rsid w:val="00DE1D38"/>
    <w:rsid w:val="00DE1F0D"/>
    <w:rsid w:val="00DE1FBC"/>
    <w:rsid w:val="00DE20BB"/>
    <w:rsid w:val="00DE22B5"/>
    <w:rsid w:val="00DE2502"/>
    <w:rsid w:val="00DE257E"/>
    <w:rsid w:val="00DE259A"/>
    <w:rsid w:val="00DE266E"/>
    <w:rsid w:val="00DE2CC7"/>
    <w:rsid w:val="00DE3035"/>
    <w:rsid w:val="00DE308F"/>
    <w:rsid w:val="00DE3309"/>
    <w:rsid w:val="00DE335D"/>
    <w:rsid w:val="00DE3513"/>
    <w:rsid w:val="00DE3983"/>
    <w:rsid w:val="00DE3A9F"/>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128"/>
    <w:rsid w:val="00DE6586"/>
    <w:rsid w:val="00DE66A9"/>
    <w:rsid w:val="00DE6A0B"/>
    <w:rsid w:val="00DE6BBD"/>
    <w:rsid w:val="00DE6CB1"/>
    <w:rsid w:val="00DE713E"/>
    <w:rsid w:val="00DE715E"/>
    <w:rsid w:val="00DE7A9E"/>
    <w:rsid w:val="00DE7B66"/>
    <w:rsid w:val="00DE7C8E"/>
    <w:rsid w:val="00DF0159"/>
    <w:rsid w:val="00DF02BB"/>
    <w:rsid w:val="00DF03AE"/>
    <w:rsid w:val="00DF04B5"/>
    <w:rsid w:val="00DF062B"/>
    <w:rsid w:val="00DF0718"/>
    <w:rsid w:val="00DF08B3"/>
    <w:rsid w:val="00DF0D59"/>
    <w:rsid w:val="00DF0DFE"/>
    <w:rsid w:val="00DF0E5B"/>
    <w:rsid w:val="00DF11BA"/>
    <w:rsid w:val="00DF143C"/>
    <w:rsid w:val="00DF1559"/>
    <w:rsid w:val="00DF192B"/>
    <w:rsid w:val="00DF1BA7"/>
    <w:rsid w:val="00DF1E1C"/>
    <w:rsid w:val="00DF247E"/>
    <w:rsid w:val="00DF2800"/>
    <w:rsid w:val="00DF2920"/>
    <w:rsid w:val="00DF2B08"/>
    <w:rsid w:val="00DF3190"/>
    <w:rsid w:val="00DF34E3"/>
    <w:rsid w:val="00DF373E"/>
    <w:rsid w:val="00DF374D"/>
    <w:rsid w:val="00DF3A97"/>
    <w:rsid w:val="00DF3CE2"/>
    <w:rsid w:val="00DF40F2"/>
    <w:rsid w:val="00DF42E0"/>
    <w:rsid w:val="00DF44CC"/>
    <w:rsid w:val="00DF48A8"/>
    <w:rsid w:val="00DF4B42"/>
    <w:rsid w:val="00DF4C45"/>
    <w:rsid w:val="00DF4E98"/>
    <w:rsid w:val="00DF51BA"/>
    <w:rsid w:val="00DF550C"/>
    <w:rsid w:val="00DF57A2"/>
    <w:rsid w:val="00DF5A00"/>
    <w:rsid w:val="00DF5E4B"/>
    <w:rsid w:val="00DF6285"/>
    <w:rsid w:val="00DF669C"/>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AC0"/>
    <w:rsid w:val="00E00B8D"/>
    <w:rsid w:val="00E00CC3"/>
    <w:rsid w:val="00E00DCF"/>
    <w:rsid w:val="00E01223"/>
    <w:rsid w:val="00E01280"/>
    <w:rsid w:val="00E01B64"/>
    <w:rsid w:val="00E01C69"/>
    <w:rsid w:val="00E01D24"/>
    <w:rsid w:val="00E02268"/>
    <w:rsid w:val="00E02439"/>
    <w:rsid w:val="00E0247E"/>
    <w:rsid w:val="00E026C5"/>
    <w:rsid w:val="00E027DA"/>
    <w:rsid w:val="00E02820"/>
    <w:rsid w:val="00E02D44"/>
    <w:rsid w:val="00E02DDE"/>
    <w:rsid w:val="00E02FBB"/>
    <w:rsid w:val="00E03059"/>
    <w:rsid w:val="00E0315B"/>
    <w:rsid w:val="00E032B9"/>
    <w:rsid w:val="00E032F5"/>
    <w:rsid w:val="00E03756"/>
    <w:rsid w:val="00E0381C"/>
    <w:rsid w:val="00E03996"/>
    <w:rsid w:val="00E03ABE"/>
    <w:rsid w:val="00E03B42"/>
    <w:rsid w:val="00E03CCF"/>
    <w:rsid w:val="00E03DF3"/>
    <w:rsid w:val="00E03FAC"/>
    <w:rsid w:val="00E0427E"/>
    <w:rsid w:val="00E0463E"/>
    <w:rsid w:val="00E04778"/>
    <w:rsid w:val="00E0483B"/>
    <w:rsid w:val="00E04A99"/>
    <w:rsid w:val="00E04AFC"/>
    <w:rsid w:val="00E04E3F"/>
    <w:rsid w:val="00E04E59"/>
    <w:rsid w:val="00E04E5D"/>
    <w:rsid w:val="00E04F40"/>
    <w:rsid w:val="00E05688"/>
    <w:rsid w:val="00E0576C"/>
    <w:rsid w:val="00E05AD3"/>
    <w:rsid w:val="00E05AFB"/>
    <w:rsid w:val="00E05CAD"/>
    <w:rsid w:val="00E05EB8"/>
    <w:rsid w:val="00E060D0"/>
    <w:rsid w:val="00E066EE"/>
    <w:rsid w:val="00E06AB1"/>
    <w:rsid w:val="00E06AF5"/>
    <w:rsid w:val="00E06C8A"/>
    <w:rsid w:val="00E06CC0"/>
    <w:rsid w:val="00E06CEC"/>
    <w:rsid w:val="00E06D3D"/>
    <w:rsid w:val="00E06F19"/>
    <w:rsid w:val="00E074A3"/>
    <w:rsid w:val="00E074BE"/>
    <w:rsid w:val="00E07532"/>
    <w:rsid w:val="00E075A6"/>
    <w:rsid w:val="00E075D1"/>
    <w:rsid w:val="00E078C4"/>
    <w:rsid w:val="00E07A04"/>
    <w:rsid w:val="00E07B49"/>
    <w:rsid w:val="00E07BDD"/>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BA6"/>
    <w:rsid w:val="00E132F0"/>
    <w:rsid w:val="00E133CF"/>
    <w:rsid w:val="00E13688"/>
    <w:rsid w:val="00E136C6"/>
    <w:rsid w:val="00E13754"/>
    <w:rsid w:val="00E137EF"/>
    <w:rsid w:val="00E13A07"/>
    <w:rsid w:val="00E13B91"/>
    <w:rsid w:val="00E13CA8"/>
    <w:rsid w:val="00E13CB7"/>
    <w:rsid w:val="00E14032"/>
    <w:rsid w:val="00E1414E"/>
    <w:rsid w:val="00E14234"/>
    <w:rsid w:val="00E142A4"/>
    <w:rsid w:val="00E143C2"/>
    <w:rsid w:val="00E14594"/>
    <w:rsid w:val="00E14649"/>
    <w:rsid w:val="00E14844"/>
    <w:rsid w:val="00E1492C"/>
    <w:rsid w:val="00E14C6B"/>
    <w:rsid w:val="00E1503B"/>
    <w:rsid w:val="00E1509B"/>
    <w:rsid w:val="00E15281"/>
    <w:rsid w:val="00E1576F"/>
    <w:rsid w:val="00E15893"/>
    <w:rsid w:val="00E15A1C"/>
    <w:rsid w:val="00E15A60"/>
    <w:rsid w:val="00E15ADF"/>
    <w:rsid w:val="00E15C5A"/>
    <w:rsid w:val="00E16364"/>
    <w:rsid w:val="00E1650E"/>
    <w:rsid w:val="00E1683E"/>
    <w:rsid w:val="00E16CE6"/>
    <w:rsid w:val="00E16D35"/>
    <w:rsid w:val="00E16D75"/>
    <w:rsid w:val="00E16DDD"/>
    <w:rsid w:val="00E173D7"/>
    <w:rsid w:val="00E176ED"/>
    <w:rsid w:val="00E177F8"/>
    <w:rsid w:val="00E1793B"/>
    <w:rsid w:val="00E17B1A"/>
    <w:rsid w:val="00E17BC3"/>
    <w:rsid w:val="00E17C29"/>
    <w:rsid w:val="00E2019B"/>
    <w:rsid w:val="00E20394"/>
    <w:rsid w:val="00E206FF"/>
    <w:rsid w:val="00E209FC"/>
    <w:rsid w:val="00E20A3A"/>
    <w:rsid w:val="00E20C1D"/>
    <w:rsid w:val="00E21110"/>
    <w:rsid w:val="00E211F6"/>
    <w:rsid w:val="00E212E9"/>
    <w:rsid w:val="00E21325"/>
    <w:rsid w:val="00E214D4"/>
    <w:rsid w:val="00E21526"/>
    <w:rsid w:val="00E21575"/>
    <w:rsid w:val="00E219CB"/>
    <w:rsid w:val="00E21AAE"/>
    <w:rsid w:val="00E21E96"/>
    <w:rsid w:val="00E2202E"/>
    <w:rsid w:val="00E22086"/>
    <w:rsid w:val="00E2214A"/>
    <w:rsid w:val="00E22596"/>
    <w:rsid w:val="00E22642"/>
    <w:rsid w:val="00E2291E"/>
    <w:rsid w:val="00E22938"/>
    <w:rsid w:val="00E22AF3"/>
    <w:rsid w:val="00E22C46"/>
    <w:rsid w:val="00E22F9F"/>
    <w:rsid w:val="00E231DE"/>
    <w:rsid w:val="00E23204"/>
    <w:rsid w:val="00E232F2"/>
    <w:rsid w:val="00E2356F"/>
    <w:rsid w:val="00E238A8"/>
    <w:rsid w:val="00E23920"/>
    <w:rsid w:val="00E23AAF"/>
    <w:rsid w:val="00E23D8C"/>
    <w:rsid w:val="00E23FAB"/>
    <w:rsid w:val="00E2413E"/>
    <w:rsid w:val="00E24653"/>
    <w:rsid w:val="00E24656"/>
    <w:rsid w:val="00E2478F"/>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5F9"/>
    <w:rsid w:val="00E27913"/>
    <w:rsid w:val="00E27B45"/>
    <w:rsid w:val="00E27C79"/>
    <w:rsid w:val="00E27CC7"/>
    <w:rsid w:val="00E30565"/>
    <w:rsid w:val="00E30817"/>
    <w:rsid w:val="00E30CAC"/>
    <w:rsid w:val="00E30E7B"/>
    <w:rsid w:val="00E30EE0"/>
    <w:rsid w:val="00E31603"/>
    <w:rsid w:val="00E31C2E"/>
    <w:rsid w:val="00E31E88"/>
    <w:rsid w:val="00E31F13"/>
    <w:rsid w:val="00E32378"/>
    <w:rsid w:val="00E32470"/>
    <w:rsid w:val="00E325F7"/>
    <w:rsid w:val="00E32749"/>
    <w:rsid w:val="00E32B2C"/>
    <w:rsid w:val="00E32EB8"/>
    <w:rsid w:val="00E33150"/>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C7"/>
    <w:rsid w:val="00E35ADA"/>
    <w:rsid w:val="00E35C04"/>
    <w:rsid w:val="00E35DDC"/>
    <w:rsid w:val="00E3616E"/>
    <w:rsid w:val="00E36207"/>
    <w:rsid w:val="00E36453"/>
    <w:rsid w:val="00E365E1"/>
    <w:rsid w:val="00E36807"/>
    <w:rsid w:val="00E36A2C"/>
    <w:rsid w:val="00E36DD8"/>
    <w:rsid w:val="00E372A1"/>
    <w:rsid w:val="00E373CA"/>
    <w:rsid w:val="00E373E3"/>
    <w:rsid w:val="00E37C46"/>
    <w:rsid w:val="00E37CFD"/>
    <w:rsid w:val="00E37D32"/>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06"/>
    <w:rsid w:val="00E41BFC"/>
    <w:rsid w:val="00E41C5D"/>
    <w:rsid w:val="00E41D35"/>
    <w:rsid w:val="00E420CF"/>
    <w:rsid w:val="00E422B2"/>
    <w:rsid w:val="00E42320"/>
    <w:rsid w:val="00E42325"/>
    <w:rsid w:val="00E425AC"/>
    <w:rsid w:val="00E42FF8"/>
    <w:rsid w:val="00E432E1"/>
    <w:rsid w:val="00E436BE"/>
    <w:rsid w:val="00E43B5F"/>
    <w:rsid w:val="00E43CF8"/>
    <w:rsid w:val="00E43EB7"/>
    <w:rsid w:val="00E43EE2"/>
    <w:rsid w:val="00E43F8E"/>
    <w:rsid w:val="00E44BFF"/>
    <w:rsid w:val="00E44C11"/>
    <w:rsid w:val="00E44C1F"/>
    <w:rsid w:val="00E44CD7"/>
    <w:rsid w:val="00E44D5C"/>
    <w:rsid w:val="00E44E0D"/>
    <w:rsid w:val="00E4517B"/>
    <w:rsid w:val="00E45289"/>
    <w:rsid w:val="00E457FE"/>
    <w:rsid w:val="00E45AA1"/>
    <w:rsid w:val="00E45D2B"/>
    <w:rsid w:val="00E45E5C"/>
    <w:rsid w:val="00E45ED6"/>
    <w:rsid w:val="00E45FB6"/>
    <w:rsid w:val="00E464DA"/>
    <w:rsid w:val="00E4675F"/>
    <w:rsid w:val="00E467B8"/>
    <w:rsid w:val="00E469DD"/>
    <w:rsid w:val="00E46A24"/>
    <w:rsid w:val="00E46EA3"/>
    <w:rsid w:val="00E47226"/>
    <w:rsid w:val="00E476DD"/>
    <w:rsid w:val="00E477BD"/>
    <w:rsid w:val="00E47BD0"/>
    <w:rsid w:val="00E501F0"/>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1E7C"/>
    <w:rsid w:val="00E52570"/>
    <w:rsid w:val="00E52AD0"/>
    <w:rsid w:val="00E52E45"/>
    <w:rsid w:val="00E52FCF"/>
    <w:rsid w:val="00E530E6"/>
    <w:rsid w:val="00E53B86"/>
    <w:rsid w:val="00E542BB"/>
    <w:rsid w:val="00E54584"/>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CC0"/>
    <w:rsid w:val="00E570D1"/>
    <w:rsid w:val="00E57718"/>
    <w:rsid w:val="00E57801"/>
    <w:rsid w:val="00E57F98"/>
    <w:rsid w:val="00E57FCF"/>
    <w:rsid w:val="00E60188"/>
    <w:rsid w:val="00E603C9"/>
    <w:rsid w:val="00E60561"/>
    <w:rsid w:val="00E6057E"/>
    <w:rsid w:val="00E6072E"/>
    <w:rsid w:val="00E60734"/>
    <w:rsid w:val="00E60C2E"/>
    <w:rsid w:val="00E60E30"/>
    <w:rsid w:val="00E610C8"/>
    <w:rsid w:val="00E614DB"/>
    <w:rsid w:val="00E61921"/>
    <w:rsid w:val="00E61F19"/>
    <w:rsid w:val="00E61FF0"/>
    <w:rsid w:val="00E62033"/>
    <w:rsid w:val="00E62147"/>
    <w:rsid w:val="00E62527"/>
    <w:rsid w:val="00E625E1"/>
    <w:rsid w:val="00E626CB"/>
    <w:rsid w:val="00E628EF"/>
    <w:rsid w:val="00E62DDA"/>
    <w:rsid w:val="00E63316"/>
    <w:rsid w:val="00E63333"/>
    <w:rsid w:val="00E63670"/>
    <w:rsid w:val="00E63979"/>
    <w:rsid w:val="00E63992"/>
    <w:rsid w:val="00E63A0F"/>
    <w:rsid w:val="00E63A45"/>
    <w:rsid w:val="00E63E58"/>
    <w:rsid w:val="00E64121"/>
    <w:rsid w:val="00E65045"/>
    <w:rsid w:val="00E656E1"/>
    <w:rsid w:val="00E65C99"/>
    <w:rsid w:val="00E65E0F"/>
    <w:rsid w:val="00E65E21"/>
    <w:rsid w:val="00E6602C"/>
    <w:rsid w:val="00E66098"/>
    <w:rsid w:val="00E66116"/>
    <w:rsid w:val="00E66571"/>
    <w:rsid w:val="00E667FF"/>
    <w:rsid w:val="00E66874"/>
    <w:rsid w:val="00E66C6E"/>
    <w:rsid w:val="00E67218"/>
    <w:rsid w:val="00E6738A"/>
    <w:rsid w:val="00E674C4"/>
    <w:rsid w:val="00E67580"/>
    <w:rsid w:val="00E67612"/>
    <w:rsid w:val="00E67C1A"/>
    <w:rsid w:val="00E67D5C"/>
    <w:rsid w:val="00E70176"/>
    <w:rsid w:val="00E7018D"/>
    <w:rsid w:val="00E7035E"/>
    <w:rsid w:val="00E70765"/>
    <w:rsid w:val="00E70FCE"/>
    <w:rsid w:val="00E710C1"/>
    <w:rsid w:val="00E71528"/>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510"/>
    <w:rsid w:val="00E75872"/>
    <w:rsid w:val="00E759DD"/>
    <w:rsid w:val="00E75B3A"/>
    <w:rsid w:val="00E75D9B"/>
    <w:rsid w:val="00E75DAD"/>
    <w:rsid w:val="00E75E43"/>
    <w:rsid w:val="00E765D7"/>
    <w:rsid w:val="00E766EA"/>
    <w:rsid w:val="00E76854"/>
    <w:rsid w:val="00E76A1A"/>
    <w:rsid w:val="00E76A94"/>
    <w:rsid w:val="00E76C19"/>
    <w:rsid w:val="00E76DAC"/>
    <w:rsid w:val="00E7714F"/>
    <w:rsid w:val="00E7723E"/>
    <w:rsid w:val="00E7780A"/>
    <w:rsid w:val="00E778BD"/>
    <w:rsid w:val="00E77A43"/>
    <w:rsid w:val="00E77F1A"/>
    <w:rsid w:val="00E80048"/>
    <w:rsid w:val="00E80161"/>
    <w:rsid w:val="00E80599"/>
    <w:rsid w:val="00E80CF3"/>
    <w:rsid w:val="00E80F30"/>
    <w:rsid w:val="00E80F33"/>
    <w:rsid w:val="00E81087"/>
    <w:rsid w:val="00E81190"/>
    <w:rsid w:val="00E8152E"/>
    <w:rsid w:val="00E81ACC"/>
    <w:rsid w:val="00E81C33"/>
    <w:rsid w:val="00E81C40"/>
    <w:rsid w:val="00E81FFC"/>
    <w:rsid w:val="00E82175"/>
    <w:rsid w:val="00E8260C"/>
    <w:rsid w:val="00E8269A"/>
    <w:rsid w:val="00E82A18"/>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529"/>
    <w:rsid w:val="00E84689"/>
    <w:rsid w:val="00E849A5"/>
    <w:rsid w:val="00E84FF1"/>
    <w:rsid w:val="00E85307"/>
    <w:rsid w:val="00E85383"/>
    <w:rsid w:val="00E853D0"/>
    <w:rsid w:val="00E858DE"/>
    <w:rsid w:val="00E858EF"/>
    <w:rsid w:val="00E858F1"/>
    <w:rsid w:val="00E85A07"/>
    <w:rsid w:val="00E85AB3"/>
    <w:rsid w:val="00E85CA4"/>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4"/>
    <w:rsid w:val="00E90AE8"/>
    <w:rsid w:val="00E90F9E"/>
    <w:rsid w:val="00E90FFE"/>
    <w:rsid w:val="00E912B3"/>
    <w:rsid w:val="00E91837"/>
    <w:rsid w:val="00E919BA"/>
    <w:rsid w:val="00E91B8A"/>
    <w:rsid w:val="00E91F66"/>
    <w:rsid w:val="00E9258A"/>
    <w:rsid w:val="00E9267D"/>
    <w:rsid w:val="00E927E6"/>
    <w:rsid w:val="00E9287E"/>
    <w:rsid w:val="00E92B63"/>
    <w:rsid w:val="00E92C11"/>
    <w:rsid w:val="00E92DA1"/>
    <w:rsid w:val="00E92E49"/>
    <w:rsid w:val="00E93184"/>
    <w:rsid w:val="00E93594"/>
    <w:rsid w:val="00E935A7"/>
    <w:rsid w:val="00E939BF"/>
    <w:rsid w:val="00E93A02"/>
    <w:rsid w:val="00E93A71"/>
    <w:rsid w:val="00E93B24"/>
    <w:rsid w:val="00E93DCA"/>
    <w:rsid w:val="00E93EF4"/>
    <w:rsid w:val="00E93F22"/>
    <w:rsid w:val="00E943FF"/>
    <w:rsid w:val="00E946A6"/>
    <w:rsid w:val="00E94823"/>
    <w:rsid w:val="00E94AED"/>
    <w:rsid w:val="00E9575B"/>
    <w:rsid w:val="00E95D28"/>
    <w:rsid w:val="00E95D2E"/>
    <w:rsid w:val="00E95E2C"/>
    <w:rsid w:val="00E95E9E"/>
    <w:rsid w:val="00E96219"/>
    <w:rsid w:val="00E96745"/>
    <w:rsid w:val="00E9682A"/>
    <w:rsid w:val="00E9691F"/>
    <w:rsid w:val="00E96AF3"/>
    <w:rsid w:val="00E96B5C"/>
    <w:rsid w:val="00E96BE4"/>
    <w:rsid w:val="00E96D3A"/>
    <w:rsid w:val="00E9707C"/>
    <w:rsid w:val="00E9754E"/>
    <w:rsid w:val="00E975FF"/>
    <w:rsid w:val="00E9769A"/>
    <w:rsid w:val="00E97CED"/>
    <w:rsid w:val="00E97D8A"/>
    <w:rsid w:val="00E97E9C"/>
    <w:rsid w:val="00E97F50"/>
    <w:rsid w:val="00EA0015"/>
    <w:rsid w:val="00EA006D"/>
    <w:rsid w:val="00EA01E9"/>
    <w:rsid w:val="00EA03D4"/>
    <w:rsid w:val="00EA073A"/>
    <w:rsid w:val="00EA0860"/>
    <w:rsid w:val="00EA08C1"/>
    <w:rsid w:val="00EA0D8E"/>
    <w:rsid w:val="00EA0FCF"/>
    <w:rsid w:val="00EA11A5"/>
    <w:rsid w:val="00EA1230"/>
    <w:rsid w:val="00EA1B92"/>
    <w:rsid w:val="00EA1CE3"/>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414F"/>
    <w:rsid w:val="00EA4327"/>
    <w:rsid w:val="00EA4B85"/>
    <w:rsid w:val="00EA4F53"/>
    <w:rsid w:val="00EA4F5E"/>
    <w:rsid w:val="00EA53D4"/>
    <w:rsid w:val="00EA5B7C"/>
    <w:rsid w:val="00EA5E39"/>
    <w:rsid w:val="00EA5E94"/>
    <w:rsid w:val="00EA601F"/>
    <w:rsid w:val="00EA668E"/>
    <w:rsid w:val="00EA69D7"/>
    <w:rsid w:val="00EA69DB"/>
    <w:rsid w:val="00EA6E07"/>
    <w:rsid w:val="00EA709C"/>
    <w:rsid w:val="00EA73F1"/>
    <w:rsid w:val="00EA7A7D"/>
    <w:rsid w:val="00EA7D0F"/>
    <w:rsid w:val="00EA7D63"/>
    <w:rsid w:val="00EA7D64"/>
    <w:rsid w:val="00EA7E02"/>
    <w:rsid w:val="00EA7E14"/>
    <w:rsid w:val="00EB030C"/>
    <w:rsid w:val="00EB0E74"/>
    <w:rsid w:val="00EB0F38"/>
    <w:rsid w:val="00EB11EC"/>
    <w:rsid w:val="00EB13FE"/>
    <w:rsid w:val="00EB145E"/>
    <w:rsid w:val="00EB153B"/>
    <w:rsid w:val="00EB19B1"/>
    <w:rsid w:val="00EB19F9"/>
    <w:rsid w:val="00EB1B37"/>
    <w:rsid w:val="00EB1BBB"/>
    <w:rsid w:val="00EB1DB6"/>
    <w:rsid w:val="00EB1E70"/>
    <w:rsid w:val="00EB2113"/>
    <w:rsid w:val="00EB2361"/>
    <w:rsid w:val="00EB241D"/>
    <w:rsid w:val="00EB2721"/>
    <w:rsid w:val="00EB2A89"/>
    <w:rsid w:val="00EB2D87"/>
    <w:rsid w:val="00EB2E11"/>
    <w:rsid w:val="00EB31A7"/>
    <w:rsid w:val="00EB3773"/>
    <w:rsid w:val="00EB394F"/>
    <w:rsid w:val="00EB3F39"/>
    <w:rsid w:val="00EB41B4"/>
    <w:rsid w:val="00EB4220"/>
    <w:rsid w:val="00EB4523"/>
    <w:rsid w:val="00EB4721"/>
    <w:rsid w:val="00EB4AEE"/>
    <w:rsid w:val="00EB53AC"/>
    <w:rsid w:val="00EB53E6"/>
    <w:rsid w:val="00EB55A5"/>
    <w:rsid w:val="00EB5647"/>
    <w:rsid w:val="00EB584A"/>
    <w:rsid w:val="00EB5A39"/>
    <w:rsid w:val="00EB5DD5"/>
    <w:rsid w:val="00EB5DE7"/>
    <w:rsid w:val="00EB5EEA"/>
    <w:rsid w:val="00EB6083"/>
    <w:rsid w:val="00EB6368"/>
    <w:rsid w:val="00EB6399"/>
    <w:rsid w:val="00EB66EB"/>
    <w:rsid w:val="00EB6764"/>
    <w:rsid w:val="00EB6ADB"/>
    <w:rsid w:val="00EB6B73"/>
    <w:rsid w:val="00EB6C76"/>
    <w:rsid w:val="00EB6E38"/>
    <w:rsid w:val="00EB6FAC"/>
    <w:rsid w:val="00EB7013"/>
    <w:rsid w:val="00EB763C"/>
    <w:rsid w:val="00EB78A5"/>
    <w:rsid w:val="00EB7F25"/>
    <w:rsid w:val="00EC0140"/>
    <w:rsid w:val="00EC0583"/>
    <w:rsid w:val="00EC05EB"/>
    <w:rsid w:val="00EC0842"/>
    <w:rsid w:val="00EC0974"/>
    <w:rsid w:val="00EC0A49"/>
    <w:rsid w:val="00EC11C7"/>
    <w:rsid w:val="00EC1221"/>
    <w:rsid w:val="00EC13F8"/>
    <w:rsid w:val="00EC1756"/>
    <w:rsid w:val="00EC1BA5"/>
    <w:rsid w:val="00EC2192"/>
    <w:rsid w:val="00EC2D49"/>
    <w:rsid w:val="00EC2F8E"/>
    <w:rsid w:val="00EC33F2"/>
    <w:rsid w:val="00EC36B5"/>
    <w:rsid w:val="00EC3730"/>
    <w:rsid w:val="00EC37D2"/>
    <w:rsid w:val="00EC39ED"/>
    <w:rsid w:val="00EC39F5"/>
    <w:rsid w:val="00EC3B6F"/>
    <w:rsid w:val="00EC3C03"/>
    <w:rsid w:val="00EC3C66"/>
    <w:rsid w:val="00EC3CA8"/>
    <w:rsid w:val="00EC3CFD"/>
    <w:rsid w:val="00EC407A"/>
    <w:rsid w:val="00EC4517"/>
    <w:rsid w:val="00EC4651"/>
    <w:rsid w:val="00EC4F1B"/>
    <w:rsid w:val="00EC503D"/>
    <w:rsid w:val="00EC512C"/>
    <w:rsid w:val="00EC5691"/>
    <w:rsid w:val="00EC57C4"/>
    <w:rsid w:val="00EC5956"/>
    <w:rsid w:val="00EC5AB8"/>
    <w:rsid w:val="00EC5B57"/>
    <w:rsid w:val="00EC5B8D"/>
    <w:rsid w:val="00EC5C88"/>
    <w:rsid w:val="00EC5E19"/>
    <w:rsid w:val="00EC60C1"/>
    <w:rsid w:val="00EC615E"/>
    <w:rsid w:val="00EC648F"/>
    <w:rsid w:val="00EC71DA"/>
    <w:rsid w:val="00EC73B1"/>
    <w:rsid w:val="00EC79BB"/>
    <w:rsid w:val="00EC7C04"/>
    <w:rsid w:val="00EC7DB7"/>
    <w:rsid w:val="00ED0049"/>
    <w:rsid w:val="00ED007F"/>
    <w:rsid w:val="00ED0245"/>
    <w:rsid w:val="00ED0335"/>
    <w:rsid w:val="00ED03EC"/>
    <w:rsid w:val="00ED04E4"/>
    <w:rsid w:val="00ED058D"/>
    <w:rsid w:val="00ED07C5"/>
    <w:rsid w:val="00ED08AB"/>
    <w:rsid w:val="00ED0E07"/>
    <w:rsid w:val="00ED0EB6"/>
    <w:rsid w:val="00ED104D"/>
    <w:rsid w:val="00ED1577"/>
    <w:rsid w:val="00ED1580"/>
    <w:rsid w:val="00ED1A97"/>
    <w:rsid w:val="00ED1B1A"/>
    <w:rsid w:val="00ED1BBC"/>
    <w:rsid w:val="00ED1C44"/>
    <w:rsid w:val="00ED1E20"/>
    <w:rsid w:val="00ED20CA"/>
    <w:rsid w:val="00ED2125"/>
    <w:rsid w:val="00ED2366"/>
    <w:rsid w:val="00ED2504"/>
    <w:rsid w:val="00ED2817"/>
    <w:rsid w:val="00ED2A62"/>
    <w:rsid w:val="00ED2BFF"/>
    <w:rsid w:val="00ED2FDD"/>
    <w:rsid w:val="00ED35C2"/>
    <w:rsid w:val="00ED38B3"/>
    <w:rsid w:val="00ED3A53"/>
    <w:rsid w:val="00ED3B6C"/>
    <w:rsid w:val="00ED3F60"/>
    <w:rsid w:val="00ED40CA"/>
    <w:rsid w:val="00ED4205"/>
    <w:rsid w:val="00ED443B"/>
    <w:rsid w:val="00ED4591"/>
    <w:rsid w:val="00ED47D4"/>
    <w:rsid w:val="00ED4A1D"/>
    <w:rsid w:val="00ED4F53"/>
    <w:rsid w:val="00ED572D"/>
    <w:rsid w:val="00ED5858"/>
    <w:rsid w:val="00ED5898"/>
    <w:rsid w:val="00ED598F"/>
    <w:rsid w:val="00ED5B30"/>
    <w:rsid w:val="00ED5D44"/>
    <w:rsid w:val="00ED6128"/>
    <w:rsid w:val="00ED669A"/>
    <w:rsid w:val="00ED6B0F"/>
    <w:rsid w:val="00ED6C45"/>
    <w:rsid w:val="00ED6C92"/>
    <w:rsid w:val="00ED6E00"/>
    <w:rsid w:val="00ED6E13"/>
    <w:rsid w:val="00ED75FA"/>
    <w:rsid w:val="00ED7837"/>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4A0"/>
    <w:rsid w:val="00EE2C38"/>
    <w:rsid w:val="00EE2E9C"/>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5010"/>
    <w:rsid w:val="00EE5253"/>
    <w:rsid w:val="00EE560D"/>
    <w:rsid w:val="00EE5B7A"/>
    <w:rsid w:val="00EE5DCE"/>
    <w:rsid w:val="00EE5DFB"/>
    <w:rsid w:val="00EE6004"/>
    <w:rsid w:val="00EE602E"/>
    <w:rsid w:val="00EE640B"/>
    <w:rsid w:val="00EE66BB"/>
    <w:rsid w:val="00EE675E"/>
    <w:rsid w:val="00EE6F3F"/>
    <w:rsid w:val="00EE6F9D"/>
    <w:rsid w:val="00EE76A9"/>
    <w:rsid w:val="00EE771B"/>
    <w:rsid w:val="00EE78D9"/>
    <w:rsid w:val="00EE79A3"/>
    <w:rsid w:val="00EE7B4B"/>
    <w:rsid w:val="00EE7C27"/>
    <w:rsid w:val="00EE7D4E"/>
    <w:rsid w:val="00EE7FA7"/>
    <w:rsid w:val="00EF0061"/>
    <w:rsid w:val="00EF03BB"/>
    <w:rsid w:val="00EF0423"/>
    <w:rsid w:val="00EF0BCA"/>
    <w:rsid w:val="00EF0C6A"/>
    <w:rsid w:val="00EF0C6C"/>
    <w:rsid w:val="00EF1160"/>
    <w:rsid w:val="00EF1280"/>
    <w:rsid w:val="00EF14B7"/>
    <w:rsid w:val="00EF191E"/>
    <w:rsid w:val="00EF1B7E"/>
    <w:rsid w:val="00EF1DDD"/>
    <w:rsid w:val="00EF1F06"/>
    <w:rsid w:val="00EF1F14"/>
    <w:rsid w:val="00EF2079"/>
    <w:rsid w:val="00EF208C"/>
    <w:rsid w:val="00EF21C3"/>
    <w:rsid w:val="00EF2341"/>
    <w:rsid w:val="00EF2505"/>
    <w:rsid w:val="00EF28FE"/>
    <w:rsid w:val="00EF297D"/>
    <w:rsid w:val="00EF2A64"/>
    <w:rsid w:val="00EF2AC2"/>
    <w:rsid w:val="00EF2AED"/>
    <w:rsid w:val="00EF2C7C"/>
    <w:rsid w:val="00EF2D93"/>
    <w:rsid w:val="00EF2DC0"/>
    <w:rsid w:val="00EF3779"/>
    <w:rsid w:val="00EF3A07"/>
    <w:rsid w:val="00EF3BB4"/>
    <w:rsid w:val="00EF3E69"/>
    <w:rsid w:val="00EF4108"/>
    <w:rsid w:val="00EF4289"/>
    <w:rsid w:val="00EF42D2"/>
    <w:rsid w:val="00EF43A6"/>
    <w:rsid w:val="00EF44AC"/>
    <w:rsid w:val="00EF47B2"/>
    <w:rsid w:val="00EF4BD6"/>
    <w:rsid w:val="00EF4DC5"/>
    <w:rsid w:val="00EF4E13"/>
    <w:rsid w:val="00EF4F59"/>
    <w:rsid w:val="00EF51F9"/>
    <w:rsid w:val="00EF5291"/>
    <w:rsid w:val="00EF52A7"/>
    <w:rsid w:val="00EF5486"/>
    <w:rsid w:val="00EF556A"/>
    <w:rsid w:val="00EF596F"/>
    <w:rsid w:val="00EF5E1F"/>
    <w:rsid w:val="00EF5FE4"/>
    <w:rsid w:val="00EF611B"/>
    <w:rsid w:val="00EF633C"/>
    <w:rsid w:val="00EF6523"/>
    <w:rsid w:val="00EF69F9"/>
    <w:rsid w:val="00EF6A07"/>
    <w:rsid w:val="00EF6B9F"/>
    <w:rsid w:val="00EF6DC2"/>
    <w:rsid w:val="00EF6FD0"/>
    <w:rsid w:val="00EF7323"/>
    <w:rsid w:val="00EF7502"/>
    <w:rsid w:val="00EF7891"/>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B77"/>
    <w:rsid w:val="00F02CE2"/>
    <w:rsid w:val="00F02E42"/>
    <w:rsid w:val="00F03047"/>
    <w:rsid w:val="00F03607"/>
    <w:rsid w:val="00F037C5"/>
    <w:rsid w:val="00F040F7"/>
    <w:rsid w:val="00F04563"/>
    <w:rsid w:val="00F04725"/>
    <w:rsid w:val="00F04AC0"/>
    <w:rsid w:val="00F04FC2"/>
    <w:rsid w:val="00F05581"/>
    <w:rsid w:val="00F055E9"/>
    <w:rsid w:val="00F05E8F"/>
    <w:rsid w:val="00F05F75"/>
    <w:rsid w:val="00F06055"/>
    <w:rsid w:val="00F0656D"/>
    <w:rsid w:val="00F0670C"/>
    <w:rsid w:val="00F0716D"/>
    <w:rsid w:val="00F071A8"/>
    <w:rsid w:val="00F072C2"/>
    <w:rsid w:val="00F073BA"/>
    <w:rsid w:val="00F07890"/>
    <w:rsid w:val="00F07933"/>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B23"/>
    <w:rsid w:val="00F11CCC"/>
    <w:rsid w:val="00F11E56"/>
    <w:rsid w:val="00F11EFC"/>
    <w:rsid w:val="00F124E3"/>
    <w:rsid w:val="00F129F0"/>
    <w:rsid w:val="00F12B15"/>
    <w:rsid w:val="00F12B17"/>
    <w:rsid w:val="00F12B75"/>
    <w:rsid w:val="00F12B76"/>
    <w:rsid w:val="00F12CF8"/>
    <w:rsid w:val="00F12DC7"/>
    <w:rsid w:val="00F12E9F"/>
    <w:rsid w:val="00F131DE"/>
    <w:rsid w:val="00F13376"/>
    <w:rsid w:val="00F133EB"/>
    <w:rsid w:val="00F138FC"/>
    <w:rsid w:val="00F141B0"/>
    <w:rsid w:val="00F1449C"/>
    <w:rsid w:val="00F1451C"/>
    <w:rsid w:val="00F1468E"/>
    <w:rsid w:val="00F14AC5"/>
    <w:rsid w:val="00F14B21"/>
    <w:rsid w:val="00F14BD7"/>
    <w:rsid w:val="00F14D25"/>
    <w:rsid w:val="00F15033"/>
    <w:rsid w:val="00F15255"/>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319"/>
    <w:rsid w:val="00F2034F"/>
    <w:rsid w:val="00F207CE"/>
    <w:rsid w:val="00F207F1"/>
    <w:rsid w:val="00F20C17"/>
    <w:rsid w:val="00F20E59"/>
    <w:rsid w:val="00F20F90"/>
    <w:rsid w:val="00F20F97"/>
    <w:rsid w:val="00F21077"/>
    <w:rsid w:val="00F2139B"/>
    <w:rsid w:val="00F214F6"/>
    <w:rsid w:val="00F216DC"/>
    <w:rsid w:val="00F216E6"/>
    <w:rsid w:val="00F2180C"/>
    <w:rsid w:val="00F21AA9"/>
    <w:rsid w:val="00F21D9B"/>
    <w:rsid w:val="00F2232A"/>
    <w:rsid w:val="00F22876"/>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6AA"/>
    <w:rsid w:val="00F24ACA"/>
    <w:rsid w:val="00F24CB6"/>
    <w:rsid w:val="00F24D6F"/>
    <w:rsid w:val="00F24E08"/>
    <w:rsid w:val="00F25029"/>
    <w:rsid w:val="00F25459"/>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B1D"/>
    <w:rsid w:val="00F27FEB"/>
    <w:rsid w:val="00F30006"/>
    <w:rsid w:val="00F300CE"/>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FFE"/>
    <w:rsid w:val="00F3540B"/>
    <w:rsid w:val="00F3550B"/>
    <w:rsid w:val="00F355A1"/>
    <w:rsid w:val="00F357EE"/>
    <w:rsid w:val="00F35899"/>
    <w:rsid w:val="00F35E67"/>
    <w:rsid w:val="00F360E9"/>
    <w:rsid w:val="00F361BB"/>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6FB"/>
    <w:rsid w:val="00F40737"/>
    <w:rsid w:val="00F4098F"/>
    <w:rsid w:val="00F40D2F"/>
    <w:rsid w:val="00F41476"/>
    <w:rsid w:val="00F41892"/>
    <w:rsid w:val="00F41DEF"/>
    <w:rsid w:val="00F41E3C"/>
    <w:rsid w:val="00F423D1"/>
    <w:rsid w:val="00F42990"/>
    <w:rsid w:val="00F429AF"/>
    <w:rsid w:val="00F42DAB"/>
    <w:rsid w:val="00F42DFF"/>
    <w:rsid w:val="00F42EE1"/>
    <w:rsid w:val="00F42FBD"/>
    <w:rsid w:val="00F42FCD"/>
    <w:rsid w:val="00F4344A"/>
    <w:rsid w:val="00F43452"/>
    <w:rsid w:val="00F43CE9"/>
    <w:rsid w:val="00F43D57"/>
    <w:rsid w:val="00F444F9"/>
    <w:rsid w:val="00F446A8"/>
    <w:rsid w:val="00F44A3D"/>
    <w:rsid w:val="00F44C9D"/>
    <w:rsid w:val="00F45117"/>
    <w:rsid w:val="00F45167"/>
    <w:rsid w:val="00F452D2"/>
    <w:rsid w:val="00F45748"/>
    <w:rsid w:val="00F457FA"/>
    <w:rsid w:val="00F45917"/>
    <w:rsid w:val="00F45C77"/>
    <w:rsid w:val="00F46244"/>
    <w:rsid w:val="00F464CC"/>
    <w:rsid w:val="00F4655C"/>
    <w:rsid w:val="00F47231"/>
    <w:rsid w:val="00F47F85"/>
    <w:rsid w:val="00F501A8"/>
    <w:rsid w:val="00F50316"/>
    <w:rsid w:val="00F508E7"/>
    <w:rsid w:val="00F50C1F"/>
    <w:rsid w:val="00F50C25"/>
    <w:rsid w:val="00F50D4A"/>
    <w:rsid w:val="00F50D97"/>
    <w:rsid w:val="00F50E3A"/>
    <w:rsid w:val="00F511F9"/>
    <w:rsid w:val="00F513B1"/>
    <w:rsid w:val="00F51623"/>
    <w:rsid w:val="00F517AB"/>
    <w:rsid w:val="00F517FB"/>
    <w:rsid w:val="00F51E7C"/>
    <w:rsid w:val="00F52975"/>
    <w:rsid w:val="00F52E14"/>
    <w:rsid w:val="00F5312D"/>
    <w:rsid w:val="00F5323A"/>
    <w:rsid w:val="00F532E8"/>
    <w:rsid w:val="00F532E9"/>
    <w:rsid w:val="00F533EE"/>
    <w:rsid w:val="00F5351E"/>
    <w:rsid w:val="00F5396F"/>
    <w:rsid w:val="00F53FFA"/>
    <w:rsid w:val="00F541DD"/>
    <w:rsid w:val="00F547E8"/>
    <w:rsid w:val="00F54906"/>
    <w:rsid w:val="00F54A48"/>
    <w:rsid w:val="00F54CF3"/>
    <w:rsid w:val="00F54DDF"/>
    <w:rsid w:val="00F54E01"/>
    <w:rsid w:val="00F54F30"/>
    <w:rsid w:val="00F55037"/>
    <w:rsid w:val="00F550F5"/>
    <w:rsid w:val="00F551AD"/>
    <w:rsid w:val="00F553B9"/>
    <w:rsid w:val="00F55418"/>
    <w:rsid w:val="00F55466"/>
    <w:rsid w:val="00F5593A"/>
    <w:rsid w:val="00F55B49"/>
    <w:rsid w:val="00F55CF6"/>
    <w:rsid w:val="00F5645D"/>
    <w:rsid w:val="00F564F7"/>
    <w:rsid w:val="00F5698B"/>
    <w:rsid w:val="00F569CC"/>
    <w:rsid w:val="00F56D13"/>
    <w:rsid w:val="00F56EA0"/>
    <w:rsid w:val="00F570BC"/>
    <w:rsid w:val="00F570E9"/>
    <w:rsid w:val="00F57B82"/>
    <w:rsid w:val="00F57C96"/>
    <w:rsid w:val="00F57D1E"/>
    <w:rsid w:val="00F57DF7"/>
    <w:rsid w:val="00F60046"/>
    <w:rsid w:val="00F6050C"/>
    <w:rsid w:val="00F6054E"/>
    <w:rsid w:val="00F607BC"/>
    <w:rsid w:val="00F6082F"/>
    <w:rsid w:val="00F60950"/>
    <w:rsid w:val="00F60A52"/>
    <w:rsid w:val="00F60AA1"/>
    <w:rsid w:val="00F60CE4"/>
    <w:rsid w:val="00F61066"/>
    <w:rsid w:val="00F61199"/>
    <w:rsid w:val="00F611A4"/>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DBC"/>
    <w:rsid w:val="00F63E82"/>
    <w:rsid w:val="00F63F75"/>
    <w:rsid w:val="00F6478F"/>
    <w:rsid w:val="00F648F1"/>
    <w:rsid w:val="00F64C90"/>
    <w:rsid w:val="00F6518F"/>
    <w:rsid w:val="00F651D3"/>
    <w:rsid w:val="00F6556C"/>
    <w:rsid w:val="00F65642"/>
    <w:rsid w:val="00F657B2"/>
    <w:rsid w:val="00F65D7C"/>
    <w:rsid w:val="00F6620C"/>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14A"/>
    <w:rsid w:val="00F72683"/>
    <w:rsid w:val="00F72EF6"/>
    <w:rsid w:val="00F72FA3"/>
    <w:rsid w:val="00F7316D"/>
    <w:rsid w:val="00F73352"/>
    <w:rsid w:val="00F735B8"/>
    <w:rsid w:val="00F73A0A"/>
    <w:rsid w:val="00F73E36"/>
    <w:rsid w:val="00F7418C"/>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F25"/>
    <w:rsid w:val="00F80605"/>
    <w:rsid w:val="00F80673"/>
    <w:rsid w:val="00F806ED"/>
    <w:rsid w:val="00F8099D"/>
    <w:rsid w:val="00F80EBF"/>
    <w:rsid w:val="00F81082"/>
    <w:rsid w:val="00F81111"/>
    <w:rsid w:val="00F81692"/>
    <w:rsid w:val="00F81790"/>
    <w:rsid w:val="00F81874"/>
    <w:rsid w:val="00F81885"/>
    <w:rsid w:val="00F81A7A"/>
    <w:rsid w:val="00F820BD"/>
    <w:rsid w:val="00F8242A"/>
    <w:rsid w:val="00F82500"/>
    <w:rsid w:val="00F826E6"/>
    <w:rsid w:val="00F82A35"/>
    <w:rsid w:val="00F82EEC"/>
    <w:rsid w:val="00F8305A"/>
    <w:rsid w:val="00F83139"/>
    <w:rsid w:val="00F83247"/>
    <w:rsid w:val="00F8336C"/>
    <w:rsid w:val="00F83751"/>
    <w:rsid w:val="00F83F01"/>
    <w:rsid w:val="00F840A3"/>
    <w:rsid w:val="00F840AA"/>
    <w:rsid w:val="00F84344"/>
    <w:rsid w:val="00F8449B"/>
    <w:rsid w:val="00F847E6"/>
    <w:rsid w:val="00F84A73"/>
    <w:rsid w:val="00F84FE7"/>
    <w:rsid w:val="00F850C2"/>
    <w:rsid w:val="00F85194"/>
    <w:rsid w:val="00F851DA"/>
    <w:rsid w:val="00F852A2"/>
    <w:rsid w:val="00F854C0"/>
    <w:rsid w:val="00F85946"/>
    <w:rsid w:val="00F859BE"/>
    <w:rsid w:val="00F85F8C"/>
    <w:rsid w:val="00F86099"/>
    <w:rsid w:val="00F860AD"/>
    <w:rsid w:val="00F860D3"/>
    <w:rsid w:val="00F862D8"/>
    <w:rsid w:val="00F8654A"/>
    <w:rsid w:val="00F86745"/>
    <w:rsid w:val="00F86792"/>
    <w:rsid w:val="00F8680B"/>
    <w:rsid w:val="00F86971"/>
    <w:rsid w:val="00F86A4B"/>
    <w:rsid w:val="00F86F30"/>
    <w:rsid w:val="00F8730F"/>
    <w:rsid w:val="00F8735D"/>
    <w:rsid w:val="00F8780E"/>
    <w:rsid w:val="00F87985"/>
    <w:rsid w:val="00F87C0E"/>
    <w:rsid w:val="00F87C68"/>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5F24"/>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4B"/>
    <w:rsid w:val="00FA0D62"/>
    <w:rsid w:val="00FA1B46"/>
    <w:rsid w:val="00FA1D35"/>
    <w:rsid w:val="00FA1E4D"/>
    <w:rsid w:val="00FA27D3"/>
    <w:rsid w:val="00FA2EEF"/>
    <w:rsid w:val="00FA302E"/>
    <w:rsid w:val="00FA327A"/>
    <w:rsid w:val="00FA33CB"/>
    <w:rsid w:val="00FA38F5"/>
    <w:rsid w:val="00FA3A5D"/>
    <w:rsid w:val="00FA3C9B"/>
    <w:rsid w:val="00FA3CBA"/>
    <w:rsid w:val="00FA3DE2"/>
    <w:rsid w:val="00FA3E8C"/>
    <w:rsid w:val="00FA3F5B"/>
    <w:rsid w:val="00FA41F8"/>
    <w:rsid w:val="00FA432C"/>
    <w:rsid w:val="00FA4621"/>
    <w:rsid w:val="00FA475F"/>
    <w:rsid w:val="00FA495E"/>
    <w:rsid w:val="00FA4E8F"/>
    <w:rsid w:val="00FA5256"/>
    <w:rsid w:val="00FA5491"/>
    <w:rsid w:val="00FA5531"/>
    <w:rsid w:val="00FA55AF"/>
    <w:rsid w:val="00FA562F"/>
    <w:rsid w:val="00FA5641"/>
    <w:rsid w:val="00FA60FC"/>
    <w:rsid w:val="00FA61D8"/>
    <w:rsid w:val="00FA6554"/>
    <w:rsid w:val="00FA67B2"/>
    <w:rsid w:val="00FA6992"/>
    <w:rsid w:val="00FA6E7F"/>
    <w:rsid w:val="00FA6F3A"/>
    <w:rsid w:val="00FA7114"/>
    <w:rsid w:val="00FA756C"/>
    <w:rsid w:val="00FA7572"/>
    <w:rsid w:val="00FA766E"/>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8D3"/>
    <w:rsid w:val="00FB59A2"/>
    <w:rsid w:val="00FB5C3C"/>
    <w:rsid w:val="00FB5D24"/>
    <w:rsid w:val="00FB5D5E"/>
    <w:rsid w:val="00FB5EB4"/>
    <w:rsid w:val="00FB5FEE"/>
    <w:rsid w:val="00FB6659"/>
    <w:rsid w:val="00FB6A7E"/>
    <w:rsid w:val="00FB6AD5"/>
    <w:rsid w:val="00FB6BB3"/>
    <w:rsid w:val="00FB6CEE"/>
    <w:rsid w:val="00FB6DA2"/>
    <w:rsid w:val="00FB6EDF"/>
    <w:rsid w:val="00FB76B9"/>
    <w:rsid w:val="00FB7897"/>
    <w:rsid w:val="00FB7B14"/>
    <w:rsid w:val="00FB7C2C"/>
    <w:rsid w:val="00FC00AF"/>
    <w:rsid w:val="00FC0687"/>
    <w:rsid w:val="00FC0696"/>
    <w:rsid w:val="00FC06AB"/>
    <w:rsid w:val="00FC086C"/>
    <w:rsid w:val="00FC0C3B"/>
    <w:rsid w:val="00FC10B8"/>
    <w:rsid w:val="00FC11D9"/>
    <w:rsid w:val="00FC149B"/>
    <w:rsid w:val="00FC172A"/>
    <w:rsid w:val="00FC1C8B"/>
    <w:rsid w:val="00FC1EC2"/>
    <w:rsid w:val="00FC1EEE"/>
    <w:rsid w:val="00FC2404"/>
    <w:rsid w:val="00FC2693"/>
    <w:rsid w:val="00FC2740"/>
    <w:rsid w:val="00FC29A9"/>
    <w:rsid w:val="00FC2A62"/>
    <w:rsid w:val="00FC2B74"/>
    <w:rsid w:val="00FC2BDF"/>
    <w:rsid w:val="00FC2D26"/>
    <w:rsid w:val="00FC2D85"/>
    <w:rsid w:val="00FC2E49"/>
    <w:rsid w:val="00FC2E6F"/>
    <w:rsid w:val="00FC2F6F"/>
    <w:rsid w:val="00FC2FFB"/>
    <w:rsid w:val="00FC32BB"/>
    <w:rsid w:val="00FC32E7"/>
    <w:rsid w:val="00FC3788"/>
    <w:rsid w:val="00FC3A33"/>
    <w:rsid w:val="00FC3AEE"/>
    <w:rsid w:val="00FC3D82"/>
    <w:rsid w:val="00FC40A7"/>
    <w:rsid w:val="00FC417B"/>
    <w:rsid w:val="00FC4413"/>
    <w:rsid w:val="00FC4711"/>
    <w:rsid w:val="00FC48A6"/>
    <w:rsid w:val="00FC49FA"/>
    <w:rsid w:val="00FC49FF"/>
    <w:rsid w:val="00FC4B60"/>
    <w:rsid w:val="00FC4DDC"/>
    <w:rsid w:val="00FC4FC2"/>
    <w:rsid w:val="00FC5000"/>
    <w:rsid w:val="00FC5171"/>
    <w:rsid w:val="00FC54B1"/>
    <w:rsid w:val="00FC54CA"/>
    <w:rsid w:val="00FC5E16"/>
    <w:rsid w:val="00FC5E2E"/>
    <w:rsid w:val="00FC5F4E"/>
    <w:rsid w:val="00FC5FF6"/>
    <w:rsid w:val="00FC662D"/>
    <w:rsid w:val="00FC66EA"/>
    <w:rsid w:val="00FC6A1D"/>
    <w:rsid w:val="00FC6BC3"/>
    <w:rsid w:val="00FC77D3"/>
    <w:rsid w:val="00FC77FC"/>
    <w:rsid w:val="00FC7911"/>
    <w:rsid w:val="00FC7AA1"/>
    <w:rsid w:val="00FC7AAC"/>
    <w:rsid w:val="00FC7D98"/>
    <w:rsid w:val="00FD02E8"/>
    <w:rsid w:val="00FD0411"/>
    <w:rsid w:val="00FD0856"/>
    <w:rsid w:val="00FD0945"/>
    <w:rsid w:val="00FD0F77"/>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D8D"/>
    <w:rsid w:val="00FD3FE1"/>
    <w:rsid w:val="00FD409D"/>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325"/>
    <w:rsid w:val="00FD69BA"/>
    <w:rsid w:val="00FD6BAE"/>
    <w:rsid w:val="00FD6C26"/>
    <w:rsid w:val="00FD6D63"/>
    <w:rsid w:val="00FD73A5"/>
    <w:rsid w:val="00FD7426"/>
    <w:rsid w:val="00FD77D4"/>
    <w:rsid w:val="00FE002E"/>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C6E"/>
    <w:rsid w:val="00FE2E84"/>
    <w:rsid w:val="00FE3443"/>
    <w:rsid w:val="00FE34B7"/>
    <w:rsid w:val="00FE3859"/>
    <w:rsid w:val="00FE38A9"/>
    <w:rsid w:val="00FE3AFA"/>
    <w:rsid w:val="00FE4140"/>
    <w:rsid w:val="00FE42C1"/>
    <w:rsid w:val="00FE43CE"/>
    <w:rsid w:val="00FE47A4"/>
    <w:rsid w:val="00FE47C2"/>
    <w:rsid w:val="00FE4831"/>
    <w:rsid w:val="00FE49F7"/>
    <w:rsid w:val="00FE50B0"/>
    <w:rsid w:val="00FE5148"/>
    <w:rsid w:val="00FE55F1"/>
    <w:rsid w:val="00FE59C8"/>
    <w:rsid w:val="00FE6313"/>
    <w:rsid w:val="00FE6423"/>
    <w:rsid w:val="00FE68E2"/>
    <w:rsid w:val="00FE6A75"/>
    <w:rsid w:val="00FE6B28"/>
    <w:rsid w:val="00FE6DE4"/>
    <w:rsid w:val="00FE70A3"/>
    <w:rsid w:val="00FE72B5"/>
    <w:rsid w:val="00FE78AD"/>
    <w:rsid w:val="00FE7C7C"/>
    <w:rsid w:val="00FE7E99"/>
    <w:rsid w:val="00FE7F52"/>
    <w:rsid w:val="00FE7FCA"/>
    <w:rsid w:val="00FF064A"/>
    <w:rsid w:val="00FF0723"/>
    <w:rsid w:val="00FF076B"/>
    <w:rsid w:val="00FF0779"/>
    <w:rsid w:val="00FF0F06"/>
    <w:rsid w:val="00FF0F45"/>
    <w:rsid w:val="00FF0F60"/>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C6F"/>
    <w:rsid w:val="00FF3D6F"/>
    <w:rsid w:val="00FF423D"/>
    <w:rsid w:val="00FF453D"/>
    <w:rsid w:val="00FF4629"/>
    <w:rsid w:val="00FF48A1"/>
    <w:rsid w:val="00FF4EAF"/>
    <w:rsid w:val="00FF50A6"/>
    <w:rsid w:val="00FF5144"/>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3CEF7B"/>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7F86B7"/>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56B27"/>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8C3E4B"/>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0900FD"/>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94ED65B5-A58E-4C9C-8895-E9AE2077B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47624044">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74510580">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1940989916">
      <w:bodyDiv w:val="1"/>
      <w:marLeft w:val="0"/>
      <w:marRight w:val="0"/>
      <w:marTop w:val="0"/>
      <w:marBottom w:val="0"/>
      <w:divBdr>
        <w:top w:val="none" w:sz="0" w:space="0" w:color="auto"/>
        <w:left w:val="none" w:sz="0" w:space="0" w:color="auto"/>
        <w:bottom w:val="none" w:sz="0" w:space="0" w:color="auto"/>
        <w:right w:val="none" w:sz="0" w:space="0" w:color="auto"/>
      </w:divBdr>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5AIRPNAIUNRU-1830940522-20831</_dlc_DocId>
    <_dlc_DocIdUrl xmlns="71c5aaf6-e6ce-465b-b873-5148d2a4c105">
      <Url>https://nokia.sharepoint.com/sites/c5g/5gradio/_layouts/15/DocIdRedir.aspx?ID=5AIRPNAIUNRU-1830940522-20831</Url>
      <Description>5AIRPNAIUNRU-1830940522-20831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2.xml><?xml version="1.0" encoding="utf-8"?>
<ds:datastoreItem xmlns:ds="http://schemas.openxmlformats.org/officeDocument/2006/customXml" ds:itemID="{2FB4F2B1-B2CF-433A-AC2C-D311591A4F11}">
  <ds:schemaRefs>
    <ds:schemaRef ds:uri="http://purl.org/dc/dcmitype/"/>
    <ds:schemaRef ds:uri="http://schemas.microsoft.com/office/2006/documentManagement/types"/>
    <ds:schemaRef ds:uri="http://purl.org/dc/terms/"/>
    <ds:schemaRef ds:uri="3b34c8f0-1ef5-4d1e-bb66-517ce7fe7356"/>
    <ds:schemaRef ds:uri="http://schemas.openxmlformats.org/package/2006/metadata/core-properties"/>
    <ds:schemaRef ds:uri="ebabf6ce-2443-438c-9946-ecc878e7654a"/>
    <ds:schemaRef ds:uri="http://purl.org/dc/elements/1.1/"/>
    <ds:schemaRef ds:uri="71c5aaf6-e6ce-465b-b873-5148d2a4c105"/>
    <ds:schemaRef ds:uri="http://schemas.microsoft.com/office/2006/metadata/properties"/>
    <ds:schemaRef ds:uri="http://schemas.microsoft.com/office/infopath/2007/PartnerControls"/>
    <ds:schemaRef ds:uri="95d2e41d-1f11-4347-bb1c-11d6a32975dd"/>
    <ds:schemaRef ds:uri="http://www.w3.org/XML/1998/namespace"/>
  </ds:schemaRefs>
</ds:datastoreItem>
</file>

<file path=customXml/itemProps3.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4.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5.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6.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4</TotalTime>
  <Pages>10</Pages>
  <Words>4733</Words>
  <Characters>24649</Characters>
  <Application>Microsoft Office Word</Application>
  <DocSecurity>0</DocSecurity>
  <Lines>205</Lines>
  <Paragraphs>58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29324</CharactersWithSpaces>
  <SharedDoc>false</SharedDoc>
  <HLinks>
    <vt:vector size="6" baseType="variant">
      <vt:variant>
        <vt:i4>1966204</vt:i4>
      </vt:variant>
      <vt:variant>
        <vt:i4>0</vt:i4>
      </vt:variant>
      <vt:variant>
        <vt:i4>0</vt:i4>
      </vt:variant>
      <vt:variant>
        <vt:i4>5</vt:i4>
      </vt:variant>
      <vt:variant>
        <vt:lpwstr>mailto:satya.joshi@nokia.com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cp:lastModifiedBy>Hyun-Su Cha (Nokia)</cp:lastModifiedBy>
  <cp:revision>7</cp:revision>
  <cp:lastPrinted>2019-05-01T05:45:00Z</cp:lastPrinted>
  <dcterms:created xsi:type="dcterms:W3CDTF">2023-05-14T06:39:00Z</dcterms:created>
  <dcterms:modified xsi:type="dcterms:W3CDTF">2023-05-14T06:43:00Z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docAgendaItem">
    <vt:lpwstr>9.5.1.2</vt:lpwstr>
  </property>
  <property fmtid="{D5CDD505-2E9C-101B-9397-08002B2CF9AE}" pid="6" name="MeetingPlaceDates">
    <vt:lpwstr>Athens, Greece, February 27th - March 3rd, 2023</vt:lpwstr>
  </property>
  <property fmtid="{D5CDD505-2E9C-101B-9397-08002B2CF9AE}" pid="7" name="TdocFor">
    <vt:lpwstr>Discussion and Decision</vt:lpwstr>
  </property>
  <property fmtid="{D5CDD505-2E9C-101B-9397-08002B2CF9AE}" pid="8" name="MeetingName">
    <vt:lpwstr>3GPP TSG RAN WG1 #112</vt:lpwstr>
  </property>
  <property fmtid="{D5CDD505-2E9C-101B-9397-08002B2CF9AE}" pid="9" name="TdocSource">
    <vt:lpwstr>Nokia, Nokia Shanghai Bell</vt:lpwstr>
  </property>
  <property fmtid="{D5CDD505-2E9C-101B-9397-08002B2CF9AE}" pid="10" name="TdocTitle">
    <vt:lpwstr>On measurements and reporting for SL positioning</vt:lpwstr>
  </property>
  <property fmtid="{D5CDD505-2E9C-101B-9397-08002B2CF9AE}" pid="11" name="TdocId">
    <vt:lpwstr>idSL_MeasReport</vt:lpwstr>
  </property>
  <property fmtid="{D5CDD505-2E9C-101B-9397-08002B2CF9AE}" pid="12" name="_dlc_DocIdItemGuid">
    <vt:lpwstr>9ccd92ad-f46b-465a-b86f-50c3727a5605</vt:lpwstr>
  </property>
</Properties>
</file>